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AD20396" w:rsidR="001E41F3" w:rsidRDefault="00F754A6">
      <w:pPr>
        <w:pStyle w:val="CRCoverPage"/>
        <w:tabs>
          <w:tab w:val="right" w:pos="9639"/>
        </w:tabs>
        <w:spacing w:after="0"/>
        <w:rPr>
          <w:b/>
          <w:i/>
          <w:noProof/>
          <w:sz w:val="28"/>
        </w:rPr>
      </w:pPr>
      <w:r w:rsidRPr="00F754A6">
        <w:rPr>
          <w:b/>
          <w:bCs/>
          <w:noProof/>
          <w:sz w:val="24"/>
        </w:rPr>
        <w:t xml:space="preserve">3GPP TSG-RAN WG2 Meeting </w:t>
      </w:r>
      <w:r w:rsidR="00414D47">
        <w:rPr>
          <w:b/>
          <w:bCs/>
          <w:noProof/>
          <w:sz w:val="24"/>
        </w:rPr>
        <w:t>NR Adhoc</w:t>
      </w:r>
      <w:r w:rsidR="00075102">
        <w:rPr>
          <w:b/>
          <w:bCs/>
          <w:noProof/>
          <w:sz w:val="24"/>
        </w:rPr>
        <w:t xml:space="preserve"> 180</w:t>
      </w:r>
      <w:r w:rsidR="00BD2F8F">
        <w:rPr>
          <w:b/>
          <w:bCs/>
          <w:noProof/>
          <w:sz w:val="24"/>
        </w:rPr>
        <w:t>7</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916EE8">
        <w:rPr>
          <w:b/>
          <w:bCs/>
          <w:i/>
          <w:noProof/>
          <w:sz w:val="28"/>
        </w:rPr>
        <w:t>09755</w:t>
      </w:r>
    </w:p>
    <w:p w14:paraId="570DD0C8" w14:textId="77777777" w:rsidR="001E41F3" w:rsidRDefault="00075102" w:rsidP="005E2C44">
      <w:pPr>
        <w:pStyle w:val="CRCoverPage"/>
        <w:outlineLvl w:val="0"/>
        <w:rPr>
          <w:b/>
          <w:noProof/>
          <w:sz w:val="24"/>
        </w:rPr>
      </w:pPr>
      <w:r>
        <w:rPr>
          <w:b/>
          <w:noProof/>
          <w:sz w:val="24"/>
        </w:rPr>
        <w:t>Montreal</w:t>
      </w:r>
      <w:r w:rsidR="00F754A6" w:rsidRPr="00F754A6">
        <w:rPr>
          <w:b/>
          <w:noProof/>
          <w:sz w:val="24"/>
        </w:rPr>
        <w:t xml:space="preserve">, </w:t>
      </w:r>
      <w:r>
        <w:rPr>
          <w:b/>
          <w:noProof/>
          <w:sz w:val="24"/>
        </w:rPr>
        <w:t>Canada</w:t>
      </w:r>
      <w:r w:rsidR="00F754A6" w:rsidRPr="00F754A6">
        <w:rPr>
          <w:b/>
          <w:noProof/>
          <w:sz w:val="24"/>
        </w:rPr>
        <w:t xml:space="preserve">, </w:t>
      </w:r>
      <w:r w:rsidR="00414D47">
        <w:rPr>
          <w:b/>
          <w:noProof/>
          <w:sz w:val="24"/>
        </w:rPr>
        <w:t>2nd</w:t>
      </w:r>
      <w:r w:rsidR="006E06D4">
        <w:rPr>
          <w:b/>
          <w:noProof/>
          <w:sz w:val="24"/>
        </w:rPr>
        <w:t xml:space="preserve"> </w:t>
      </w:r>
      <w:r w:rsidR="00414D47">
        <w:rPr>
          <w:b/>
          <w:noProof/>
          <w:sz w:val="24"/>
        </w:rPr>
        <w:t>–</w:t>
      </w:r>
      <w:r w:rsidR="006E06D4">
        <w:rPr>
          <w:b/>
          <w:noProof/>
          <w:sz w:val="24"/>
        </w:rPr>
        <w:t xml:space="preserve"> </w:t>
      </w:r>
      <w:r w:rsidR="00414D47">
        <w:rPr>
          <w:b/>
          <w:noProof/>
          <w:sz w:val="24"/>
        </w:rPr>
        <w:t>6th</w:t>
      </w:r>
      <w:r w:rsidR="006E06D4">
        <w:rPr>
          <w:b/>
          <w:noProof/>
          <w:sz w:val="24"/>
        </w:rPr>
        <w:t xml:space="preserve"> </w:t>
      </w:r>
      <w:r w:rsidR="00414D47">
        <w:rPr>
          <w:b/>
          <w:noProof/>
          <w:sz w:val="24"/>
        </w:rPr>
        <w:t>July</w:t>
      </w:r>
      <w:r w:rsidR="00F754A6" w:rsidRPr="00F754A6">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074BB54" w:rsidR="001E41F3" w:rsidRDefault="005A75F8">
            <w:pPr>
              <w:pStyle w:val="CRCoverPage"/>
              <w:spacing w:after="0"/>
              <w:jc w:val="center"/>
              <w:rPr>
                <w:noProof/>
              </w:rPr>
            </w:pPr>
            <w:r w:rsidRPr="005A75F8">
              <w:rPr>
                <w:b/>
                <w:noProof/>
                <w:sz w:val="32"/>
                <w:highlight w:val="yellow"/>
              </w:rPr>
              <w:t>DRAFT</w:t>
            </w:r>
            <w:r>
              <w:rPr>
                <w:b/>
                <w:noProof/>
                <w:sz w:val="32"/>
              </w:rPr>
              <w:t xml:space="preserve"> </w:t>
            </w:r>
            <w:r w:rsidR="001E41F3">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FBEBC49" w:rsidR="001E41F3" w:rsidRDefault="00C036B7" w:rsidP="0051580D">
            <w:pPr>
              <w:pStyle w:val="CRCoverPage"/>
              <w:spacing w:after="0"/>
              <w:rPr>
                <w:b/>
                <w:noProof/>
                <w:sz w:val="28"/>
              </w:rPr>
            </w:pPr>
            <w:r>
              <w:rPr>
                <w:b/>
                <w:noProof/>
                <w:sz w:val="28"/>
              </w:rPr>
              <w:t>38.3</w:t>
            </w:r>
            <w:r w:rsidR="001E72BF">
              <w:rPr>
                <w:b/>
                <w:noProof/>
                <w:sz w:val="28"/>
              </w:rPr>
              <w:t>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7777777" w:rsidR="001E41F3" w:rsidRDefault="001E41F3">
            <w:pPr>
              <w:pStyle w:val="CRCoverPage"/>
              <w:spacing w:after="0"/>
              <w:rPr>
                <w:noProof/>
              </w:rPr>
            </w:pPr>
            <w:r>
              <w:rPr>
                <w:b/>
                <w:noProof/>
                <w:sz w:val="28"/>
              </w:rPr>
              <w:t>CRNum</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B0E3973" w:rsidR="001E41F3" w:rsidRDefault="00C036B7">
            <w:pPr>
              <w:pStyle w:val="CRCoverPage"/>
              <w:spacing w:after="0"/>
              <w:jc w:val="center"/>
              <w:rPr>
                <w:noProof/>
              </w:rPr>
            </w:pPr>
            <w:r>
              <w:rPr>
                <w:b/>
                <w:noProof/>
                <w:sz w:val="32"/>
              </w:rPr>
              <w:t>15.2.</w:t>
            </w:r>
            <w:r w:rsidR="004A215F">
              <w:rPr>
                <w:b/>
                <w:noProof/>
                <w:sz w:val="32"/>
              </w:rPr>
              <w:t>1</w:t>
            </w:r>
            <w:bookmarkStart w:id="0" w:name="_GoBack"/>
            <w:bookmarkEnd w:id="0"/>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398EBFA" w:rsidR="001E41F3" w:rsidRDefault="00C036B7">
            <w:pPr>
              <w:pStyle w:val="CRCoverPage"/>
              <w:spacing w:after="0"/>
              <w:ind w:left="100"/>
              <w:rPr>
                <w:noProof/>
              </w:rPr>
            </w:pPr>
            <w:r>
              <w:rPr>
                <w:noProof/>
              </w:rPr>
              <w:t>Short BSR</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2387CF0" w:rsidR="00132364" w:rsidRDefault="00C036B7" w:rsidP="00132364">
            <w:pPr>
              <w:pStyle w:val="CRCoverPage"/>
              <w:spacing w:after="0"/>
              <w:ind w:left="100"/>
              <w:rPr>
                <w:noProof/>
              </w:rPr>
            </w:pPr>
            <w:r w:rsidRPr="00503C2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7777777" w:rsidR="00132364" w:rsidRDefault="006E06D4" w:rsidP="00132364">
            <w:pPr>
              <w:pStyle w:val="CRCoverPage"/>
              <w:spacing w:after="0"/>
              <w:ind w:left="100"/>
              <w:rPr>
                <w:noProof/>
              </w:rPr>
            </w:pPr>
            <w:r>
              <w:rPr>
                <w:noProof/>
              </w:rPr>
              <w:t>2018-0</w:t>
            </w:r>
            <w:r w:rsidR="00414D47">
              <w:rPr>
                <w:noProof/>
              </w:rPr>
              <w:t>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F888041" w:rsidR="00132364" w:rsidRDefault="00C036B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541EB611" w:rsidR="00132364" w:rsidRDefault="00ED11B4" w:rsidP="00ED11B4">
            <w:pPr>
              <w:pStyle w:val="CRCoverPage"/>
              <w:spacing w:before="20" w:after="80"/>
              <w:ind w:left="102"/>
              <w:rPr>
                <w:noProof/>
              </w:rPr>
            </w:pPr>
            <w:r>
              <w:rPr>
                <w:noProof/>
              </w:rPr>
              <w:t>When only one LCG has buffered data, the Short BSR is always sent. While this restriction is needed for low bit rate services such as VoIP, other services would benefit from having a Long BSR reported to improve scheduling accuracy.</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3B666DD6" w:rsidR="00132364" w:rsidRDefault="00ED11B4" w:rsidP="00132364">
            <w:pPr>
              <w:pStyle w:val="CRCoverPage"/>
              <w:spacing w:before="20" w:after="80"/>
              <w:ind w:left="100"/>
              <w:rPr>
                <w:noProof/>
              </w:rPr>
            </w:pPr>
            <w:r>
              <w:rPr>
                <w:noProof/>
              </w:rPr>
              <w:t>A new parameter is introduced (</w:t>
            </w:r>
            <w:r w:rsidR="00DE72A6">
              <w:rPr>
                <w:i/>
                <w:noProof/>
              </w:rPr>
              <w:t>l</w:t>
            </w:r>
            <w:r w:rsidRPr="00ED11B4">
              <w:rPr>
                <w:i/>
                <w:noProof/>
              </w:rPr>
              <w:t>ongBSRenabled</w:t>
            </w:r>
            <w:r>
              <w:rPr>
                <w:noProof/>
              </w:rPr>
              <w:t>) to allow a long BSR to be sent even when only one LCG has buffered data.</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2873FF57" w:rsidR="00132364" w:rsidRDefault="00ED11B4" w:rsidP="00132364">
            <w:pPr>
              <w:pStyle w:val="CRCoverPage"/>
              <w:spacing w:before="20" w:after="80"/>
              <w:ind w:left="100"/>
              <w:rPr>
                <w:noProof/>
              </w:rPr>
            </w:pPr>
            <w:r>
              <w:rPr>
                <w:noProof/>
              </w:rPr>
              <w:t>Buffer Status Reporting</w:t>
            </w:r>
            <w:r w:rsidR="00FE5839">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55F39920"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w:t>
            </w:r>
            <w:r w:rsidR="00FE5839">
              <w:rPr>
                <w:noProof/>
              </w:rPr>
              <w:t>ing to the CR and the UE is not, a short BSR is always reported when only one LCG has buffered data.</w:t>
            </w:r>
          </w:p>
          <w:p w14:paraId="3DAD91BD" w14:textId="33479A07"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w:t>
            </w:r>
            <w:r w:rsidR="00FE5839">
              <w:rPr>
                <w:noProof/>
              </w:rPr>
              <w:t>o the CR and the network is not, a short BSR is always reported when only one LCG has buffered data.</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0B58135" w:rsidR="00132364" w:rsidRDefault="00FE5839" w:rsidP="00132364">
            <w:pPr>
              <w:pStyle w:val="CRCoverPage"/>
              <w:spacing w:before="20" w:after="80"/>
              <w:ind w:left="100"/>
              <w:rPr>
                <w:noProof/>
              </w:rPr>
            </w:pPr>
            <w:r>
              <w:rPr>
                <w:noProof/>
              </w:rPr>
              <w:t>A short BSR is always reported when only one LCG has buffered data and it is not possible to obtain a long BSR.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6B80D65A" w:rsidR="00132364" w:rsidRDefault="00FE5839" w:rsidP="00132364">
            <w:pPr>
              <w:pStyle w:val="CRCoverPage"/>
              <w:spacing w:after="0"/>
              <w:ind w:left="100"/>
              <w:rPr>
                <w:noProof/>
              </w:rPr>
            </w:pPr>
            <w:r>
              <w:rPr>
                <w:noProof/>
              </w:rPr>
              <w:t>5.4.5</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E2AD3C6" w:rsidR="00132364" w:rsidRDefault="00FE5839"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57C00853" w:rsidR="00132364" w:rsidRDefault="00132364" w:rsidP="00132364">
            <w:pPr>
              <w:pStyle w:val="CRCoverPage"/>
              <w:spacing w:after="0"/>
              <w:ind w:left="99"/>
              <w:rPr>
                <w:noProof/>
              </w:rPr>
            </w:pPr>
            <w:r>
              <w:rPr>
                <w:noProof/>
              </w:rPr>
              <w:t>TS</w:t>
            </w:r>
            <w:r w:rsidR="00FE5839">
              <w:rPr>
                <w:noProof/>
              </w:rPr>
              <w:t xml:space="preserve"> 38.331</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D0C2B52" w:rsidR="00132364" w:rsidRDefault="00FE5839"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24957F5C" w:rsidR="00132364" w:rsidRDefault="00C9514F" w:rsidP="00132364">
            <w:pPr>
              <w:pStyle w:val="CRCoverPage"/>
              <w:spacing w:after="0"/>
              <w:ind w:left="99"/>
              <w:rPr>
                <w:noProof/>
              </w:rPr>
            </w:pPr>
            <w:r>
              <w:rPr>
                <w:noProof/>
              </w:rPr>
              <w:t>???</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6E6DA74" w:rsidR="00132364" w:rsidRDefault="00FE583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454DA363"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6AF2C0" w14:textId="7AE6BB91" w:rsidR="00950975" w:rsidRPr="00950975" w:rsidRDefault="00F454E8"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Alt.1 Non-</w:t>
      </w:r>
      <w:r w:rsidR="00BA5F2F">
        <w:rPr>
          <w:i/>
          <w:noProof/>
        </w:rPr>
        <w:t>Critical Extension (NSA)</w:t>
      </w:r>
    </w:p>
    <w:p w14:paraId="5F70B87F" w14:textId="77777777" w:rsidR="001E72BF" w:rsidRPr="000F464D" w:rsidRDefault="001E72BF" w:rsidP="001E72BF">
      <w:pPr>
        <w:pStyle w:val="Heading4"/>
        <w:rPr>
          <w:rFonts w:eastAsia="SimSun"/>
        </w:rPr>
      </w:pPr>
      <w:bookmarkStart w:id="3" w:name="_Toc517231540"/>
      <w:r w:rsidRPr="000F464D">
        <w:rPr>
          <w:rFonts w:eastAsia="SimSun"/>
        </w:rPr>
        <w:t>-</w:t>
      </w:r>
      <w:r w:rsidRPr="000F464D">
        <w:rPr>
          <w:rFonts w:eastAsia="SimSun"/>
        </w:rPr>
        <w:tab/>
      </w:r>
      <w:proofErr w:type="spellStart"/>
      <w:r w:rsidRPr="000F464D">
        <w:rPr>
          <w:rFonts w:eastAsia="SimSun"/>
          <w:i/>
        </w:rPr>
        <w:t>LogicalChannelConfig</w:t>
      </w:r>
      <w:bookmarkEnd w:id="3"/>
      <w:proofErr w:type="spellEnd"/>
    </w:p>
    <w:p w14:paraId="0262DC12" w14:textId="77777777" w:rsidR="001E72BF" w:rsidRPr="000F464D" w:rsidRDefault="001E72BF" w:rsidP="001E72BF">
      <w:pPr>
        <w:rPr>
          <w:rFonts w:eastAsia="SimSun"/>
          <w:lang w:eastAsia="zh-CN"/>
        </w:rPr>
      </w:pPr>
      <w:r w:rsidRPr="000F464D">
        <w:rPr>
          <w:rFonts w:eastAsia="SimSun"/>
          <w:lang w:eastAsia="zh-CN"/>
        </w:rPr>
        <w:t xml:space="preserve">The IE </w:t>
      </w:r>
      <w:proofErr w:type="spellStart"/>
      <w:r w:rsidRPr="000F464D">
        <w:rPr>
          <w:rFonts w:eastAsia="SimSun"/>
          <w:i/>
          <w:lang w:eastAsia="zh-CN"/>
        </w:rPr>
        <w:t>LogicalChannelConfig</w:t>
      </w:r>
      <w:proofErr w:type="spellEnd"/>
      <w:r w:rsidRPr="000F464D">
        <w:rPr>
          <w:rFonts w:eastAsia="SimSun"/>
          <w:lang w:eastAsia="zh-CN"/>
        </w:rPr>
        <w:t xml:space="preserve"> is used to configure the logical channel parameters.</w:t>
      </w:r>
    </w:p>
    <w:p w14:paraId="25A162A7" w14:textId="77777777" w:rsidR="001E72BF" w:rsidRPr="000F464D" w:rsidRDefault="001E72BF" w:rsidP="001E72BF">
      <w:pPr>
        <w:pStyle w:val="TH"/>
        <w:rPr>
          <w:rFonts w:eastAsia="SimSun"/>
          <w:lang w:eastAsia="zh-CN"/>
        </w:rPr>
      </w:pPr>
      <w:proofErr w:type="spellStart"/>
      <w:r w:rsidRPr="000F464D">
        <w:rPr>
          <w:i/>
        </w:rPr>
        <w:t>LogicalChannelConfig</w:t>
      </w:r>
      <w:proofErr w:type="spellEnd"/>
      <w:r w:rsidRPr="000F464D">
        <w:t xml:space="preserve"> information element</w:t>
      </w:r>
    </w:p>
    <w:p w14:paraId="3B52586B" w14:textId="77777777" w:rsidR="001E72BF" w:rsidRPr="000F464D" w:rsidRDefault="001E72BF" w:rsidP="001E72BF">
      <w:pPr>
        <w:pStyle w:val="PL"/>
        <w:rPr>
          <w:color w:val="808080"/>
        </w:rPr>
      </w:pPr>
      <w:r w:rsidRPr="000F464D">
        <w:rPr>
          <w:color w:val="808080"/>
        </w:rPr>
        <w:t>-- ASN1START</w:t>
      </w:r>
    </w:p>
    <w:p w14:paraId="6116D0BE" w14:textId="77777777" w:rsidR="001E72BF" w:rsidRPr="000F464D" w:rsidRDefault="001E72BF" w:rsidP="001E72BF">
      <w:pPr>
        <w:pStyle w:val="PL"/>
        <w:rPr>
          <w:color w:val="808080"/>
        </w:rPr>
      </w:pPr>
      <w:r w:rsidRPr="000F464D">
        <w:rPr>
          <w:color w:val="808080"/>
        </w:rPr>
        <w:t>-- TAG-LOGICAL-CHANNEL-CONFIG-START</w:t>
      </w:r>
    </w:p>
    <w:p w14:paraId="4352FAFD" w14:textId="77777777" w:rsidR="001E72BF" w:rsidRPr="000F464D" w:rsidRDefault="001E72BF" w:rsidP="001E72BF">
      <w:pPr>
        <w:pStyle w:val="PL"/>
      </w:pPr>
    </w:p>
    <w:p w14:paraId="6173A050" w14:textId="77777777" w:rsidR="001E72BF" w:rsidRPr="000F464D" w:rsidRDefault="001E72BF" w:rsidP="001E72BF">
      <w:pPr>
        <w:pStyle w:val="PL"/>
      </w:pPr>
      <w:r w:rsidRPr="000F464D">
        <w:t>LogicalChannelConfig ::=</w:t>
      </w:r>
      <w:r w:rsidRPr="000F464D">
        <w:tab/>
      </w:r>
      <w:r w:rsidRPr="000F464D">
        <w:tab/>
      </w:r>
      <w:r w:rsidRPr="000F464D">
        <w:tab/>
      </w:r>
      <w:r w:rsidRPr="000F464D">
        <w:rPr>
          <w:color w:val="993366"/>
        </w:rPr>
        <w:t>SEQUENCE</w:t>
      </w:r>
      <w:r w:rsidRPr="000F464D">
        <w:t xml:space="preserve"> {</w:t>
      </w:r>
    </w:p>
    <w:p w14:paraId="2BDA0630" w14:textId="77777777" w:rsidR="001E72BF" w:rsidRPr="000F464D" w:rsidRDefault="001E72BF" w:rsidP="001E72BF">
      <w:pPr>
        <w:pStyle w:val="PL"/>
      </w:pPr>
      <w:r w:rsidRPr="000F464D">
        <w:tab/>
        <w:t>ul-SpecificParameters</w:t>
      </w:r>
      <w:r w:rsidRPr="000F464D">
        <w:tab/>
      </w:r>
      <w:r w:rsidRPr="000F464D">
        <w:tab/>
      </w:r>
      <w:r w:rsidRPr="000F464D">
        <w:tab/>
      </w:r>
      <w:r w:rsidRPr="000F464D">
        <w:tab/>
      </w:r>
      <w:r w:rsidRPr="000F464D">
        <w:rPr>
          <w:color w:val="993366"/>
        </w:rPr>
        <w:t>SEQUENCE</w:t>
      </w:r>
      <w:r w:rsidRPr="000F464D">
        <w:t xml:space="preserve"> {</w:t>
      </w:r>
    </w:p>
    <w:p w14:paraId="662C3335" w14:textId="77777777" w:rsidR="001E72BF" w:rsidRPr="000F464D" w:rsidRDefault="001E72BF" w:rsidP="001E72BF">
      <w:pPr>
        <w:pStyle w:val="PL"/>
      </w:pPr>
      <w:r w:rsidRPr="000F464D">
        <w:tab/>
      </w:r>
      <w:r w:rsidRPr="000F464D">
        <w:tab/>
        <w:t>priority</w:t>
      </w:r>
      <w:r w:rsidRPr="000F464D">
        <w:tab/>
      </w:r>
      <w:r w:rsidRPr="000F464D">
        <w:tab/>
      </w:r>
      <w:r w:rsidRPr="000F464D">
        <w:tab/>
      </w:r>
      <w:r w:rsidRPr="000F464D">
        <w:tab/>
      </w:r>
      <w:r w:rsidRPr="000F464D">
        <w:tab/>
      </w:r>
      <w:r w:rsidRPr="000F464D">
        <w:tab/>
      </w:r>
      <w:r w:rsidRPr="000F464D">
        <w:tab/>
      </w:r>
      <w:r w:rsidRPr="000F464D">
        <w:rPr>
          <w:color w:val="993366"/>
        </w:rPr>
        <w:t>INTEGER</w:t>
      </w:r>
      <w:r w:rsidRPr="000F464D">
        <w:t xml:space="preserve"> (1..16),</w:t>
      </w:r>
    </w:p>
    <w:p w14:paraId="48B554F1" w14:textId="77777777" w:rsidR="001E72BF" w:rsidRPr="000F464D" w:rsidRDefault="001E72BF" w:rsidP="001E72BF">
      <w:pPr>
        <w:pStyle w:val="PL"/>
      </w:pPr>
      <w:r w:rsidRPr="000F464D">
        <w:tab/>
      </w:r>
      <w:r w:rsidRPr="000F464D">
        <w:tab/>
        <w:t>prioritisedBitRate</w:t>
      </w:r>
      <w:r w:rsidRPr="000F464D">
        <w:tab/>
      </w:r>
      <w:r w:rsidRPr="000F464D">
        <w:tab/>
      </w:r>
      <w:r w:rsidRPr="000F464D">
        <w:tab/>
      </w:r>
      <w:r w:rsidRPr="000F464D">
        <w:tab/>
      </w:r>
      <w:r w:rsidRPr="000F464D">
        <w:tab/>
      </w:r>
      <w:r w:rsidRPr="000F464D">
        <w:rPr>
          <w:color w:val="993366"/>
        </w:rPr>
        <w:t>ENUMERATED</w:t>
      </w:r>
      <w:r w:rsidRPr="000F464D">
        <w:t xml:space="preserve"> {kBps0, kBps8, kBps16, kBps32, kBps64, kBps128, kBps256, kBps512, </w:t>
      </w:r>
    </w:p>
    <w:p w14:paraId="6F886F79" w14:textId="77777777" w:rsidR="001E72BF" w:rsidRPr="000F464D" w:rsidRDefault="001E72BF" w:rsidP="001E72BF">
      <w:pPr>
        <w:pStyle w:val="PL"/>
      </w:pP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t>kBps1024, kBps2048, kBps4096, kBps8192, kBps16384, kBps32768, kBps65536, infinity},</w:t>
      </w:r>
    </w:p>
    <w:p w14:paraId="60297190" w14:textId="77777777" w:rsidR="001E72BF" w:rsidRPr="000F464D" w:rsidRDefault="001E72BF" w:rsidP="001E72BF">
      <w:pPr>
        <w:pStyle w:val="PL"/>
      </w:pPr>
      <w:r w:rsidRPr="000F464D">
        <w:tab/>
      </w:r>
      <w:r w:rsidRPr="000F464D">
        <w:tab/>
        <w:t>bucketSizeDuration</w:t>
      </w:r>
      <w:r w:rsidRPr="000F464D">
        <w:tab/>
      </w:r>
      <w:r w:rsidRPr="000F464D">
        <w:tab/>
      </w:r>
      <w:r w:rsidRPr="000F464D">
        <w:tab/>
      </w:r>
      <w:r w:rsidRPr="000F464D">
        <w:tab/>
      </w:r>
      <w:r w:rsidRPr="000F464D">
        <w:tab/>
      </w:r>
      <w:r w:rsidRPr="000F464D">
        <w:rPr>
          <w:color w:val="993366"/>
        </w:rPr>
        <w:t>ENUMERATED</w:t>
      </w:r>
      <w:r w:rsidRPr="000F464D">
        <w:t xml:space="preserve"> {ms5, ms10, ms20, ms50, ms100, ms150, ms300, ms500, ms1000, </w:t>
      </w:r>
    </w:p>
    <w:p w14:paraId="30F67DDA" w14:textId="77777777" w:rsidR="001E72BF" w:rsidRPr="000F464D" w:rsidRDefault="001E72BF" w:rsidP="001E72BF">
      <w:pPr>
        <w:pStyle w:val="PL"/>
      </w:pP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t>spare7, spare6, spare5, spare4, spare3,spare2, spare1},</w:t>
      </w:r>
    </w:p>
    <w:p w14:paraId="7B46D42E" w14:textId="77777777" w:rsidR="001E72BF" w:rsidRPr="000F464D" w:rsidRDefault="001E72BF" w:rsidP="001E72BF">
      <w:pPr>
        <w:pStyle w:val="PL"/>
      </w:pPr>
    </w:p>
    <w:p w14:paraId="6746ED8F" w14:textId="77777777" w:rsidR="001E72BF" w:rsidRPr="000F464D" w:rsidRDefault="001E72BF" w:rsidP="001E72BF">
      <w:pPr>
        <w:pStyle w:val="PL"/>
        <w:rPr>
          <w:color w:val="808080"/>
          <w:lang w:eastAsia="ko-KR"/>
        </w:rPr>
      </w:pPr>
      <w:r w:rsidRPr="000F464D">
        <w:rPr>
          <w:lang w:eastAsia="ko-KR"/>
        </w:rPr>
        <w:tab/>
      </w:r>
      <w:r w:rsidRPr="000F464D">
        <w:rPr>
          <w:lang w:eastAsia="ko-KR"/>
        </w:rPr>
        <w:tab/>
        <w:t>allowedServingCells</w:t>
      </w:r>
      <w:r w:rsidRPr="000F464D">
        <w:rPr>
          <w:lang w:eastAsia="ko-KR"/>
        </w:rPr>
        <w:tab/>
      </w:r>
      <w:r w:rsidRPr="000F464D">
        <w:rPr>
          <w:lang w:eastAsia="ko-KR"/>
        </w:rPr>
        <w:tab/>
      </w:r>
      <w:r w:rsidRPr="000F464D">
        <w:rPr>
          <w:lang w:eastAsia="ko-KR"/>
        </w:rPr>
        <w:tab/>
      </w:r>
      <w:r w:rsidRPr="000F464D">
        <w:rPr>
          <w:lang w:eastAsia="ko-KR"/>
        </w:rPr>
        <w:tab/>
      </w:r>
      <w:r w:rsidRPr="000F464D">
        <w:rPr>
          <w:lang w:eastAsia="ko-KR"/>
        </w:rPr>
        <w:tab/>
      </w:r>
      <w:r w:rsidRPr="000F464D">
        <w:rPr>
          <w:color w:val="993366"/>
          <w:lang w:eastAsia="ko-KR"/>
        </w:rPr>
        <w:t>SEQUENCE</w:t>
      </w:r>
      <w:r w:rsidRPr="000F464D">
        <w:rPr>
          <w:lang w:eastAsia="ko-KR"/>
        </w:rPr>
        <w:t xml:space="preserve"> (</w:t>
      </w:r>
      <w:r w:rsidRPr="000F464D">
        <w:rPr>
          <w:color w:val="993366"/>
          <w:lang w:eastAsia="ko-KR"/>
        </w:rPr>
        <w:t>SIZE</w:t>
      </w:r>
      <w:r w:rsidRPr="000F464D">
        <w:rPr>
          <w:lang w:eastAsia="ko-KR"/>
        </w:rPr>
        <w:t xml:space="preserve"> (1..maxNrofServingCells-1))</w:t>
      </w:r>
      <w:r w:rsidRPr="000F464D">
        <w:rPr>
          <w:color w:val="993366"/>
          <w:lang w:eastAsia="ko-KR"/>
        </w:rPr>
        <w:t xml:space="preserve"> OF</w:t>
      </w:r>
      <w:r w:rsidRPr="000F464D">
        <w:rPr>
          <w:lang w:eastAsia="ko-KR"/>
        </w:rPr>
        <w:t xml:space="preserve"> ServCellIndex</w:t>
      </w:r>
      <w:r w:rsidRPr="000F464D">
        <w:rPr>
          <w:lang w:eastAsia="ko-KR"/>
        </w:rPr>
        <w:tab/>
      </w:r>
      <w:r w:rsidRPr="000F464D">
        <w:rPr>
          <w:lang w:eastAsia="ko-KR"/>
        </w:rPr>
        <w:tab/>
      </w:r>
      <w:r w:rsidRPr="000F464D">
        <w:rPr>
          <w:lang w:eastAsia="ko-KR"/>
        </w:rPr>
        <w:tab/>
      </w:r>
      <w:r w:rsidRPr="000F464D">
        <w:rPr>
          <w:lang w:eastAsia="ko-KR"/>
        </w:rPr>
        <w:tab/>
      </w:r>
      <w:r w:rsidRPr="000F464D">
        <w:rPr>
          <w:lang w:eastAsia="ko-KR"/>
        </w:rPr>
        <w:tab/>
      </w:r>
      <w:r w:rsidRPr="000F464D">
        <w:rPr>
          <w:color w:val="993366"/>
          <w:lang w:eastAsia="ko-KR"/>
        </w:rPr>
        <w:t>OPTIONAL</w:t>
      </w:r>
      <w:r w:rsidRPr="000F464D">
        <w:rPr>
          <w:lang w:eastAsia="ko-KR"/>
        </w:rPr>
        <w:t>,</w:t>
      </w:r>
      <w:r w:rsidRPr="000F464D">
        <w:rPr>
          <w:lang w:eastAsia="ko-KR"/>
        </w:rPr>
        <w:tab/>
      </w:r>
      <w:r w:rsidRPr="000F464D">
        <w:rPr>
          <w:color w:val="808080"/>
          <w:lang w:eastAsia="ko-KR"/>
        </w:rPr>
        <w:t>-- Need R</w:t>
      </w:r>
    </w:p>
    <w:p w14:paraId="271462BD" w14:textId="77777777" w:rsidR="001E72BF" w:rsidRPr="000F464D" w:rsidRDefault="001E72BF" w:rsidP="001E72BF">
      <w:pPr>
        <w:pStyle w:val="PL"/>
        <w:rPr>
          <w:color w:val="808080"/>
        </w:rPr>
      </w:pPr>
      <w:r w:rsidRPr="000F464D">
        <w:tab/>
      </w:r>
      <w:r w:rsidRPr="000F464D">
        <w:tab/>
        <w:t>allowedSCS-List</w:t>
      </w:r>
      <w:r w:rsidRPr="000F464D">
        <w:tab/>
      </w:r>
      <w:r w:rsidRPr="000F464D">
        <w:tab/>
      </w:r>
      <w:r w:rsidRPr="000F464D">
        <w:tab/>
      </w:r>
      <w:r w:rsidRPr="000F464D">
        <w:tab/>
      </w:r>
      <w:r w:rsidRPr="000F464D">
        <w:tab/>
      </w:r>
      <w:r w:rsidRPr="000F464D">
        <w:tab/>
      </w:r>
      <w:r w:rsidRPr="000F464D">
        <w:rPr>
          <w:color w:val="993366"/>
        </w:rPr>
        <w:t>SEQUENCE</w:t>
      </w:r>
      <w:r w:rsidRPr="000F464D">
        <w:t xml:space="preserve"> (</w:t>
      </w:r>
      <w:r w:rsidRPr="000F464D">
        <w:rPr>
          <w:color w:val="993366"/>
        </w:rPr>
        <w:t>SIZE</w:t>
      </w:r>
      <w:r w:rsidRPr="000F464D">
        <w:t xml:space="preserve"> (1..maxSCSs))</w:t>
      </w:r>
      <w:r w:rsidRPr="000F464D">
        <w:rPr>
          <w:color w:val="993366"/>
        </w:rPr>
        <w:t xml:space="preserve"> OF</w:t>
      </w:r>
      <w:r w:rsidRPr="000F464D">
        <w:t xml:space="preserve"> SubcarrierSpacing</w:t>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R</w:t>
      </w:r>
    </w:p>
    <w:p w14:paraId="541CB3B1" w14:textId="77777777" w:rsidR="001E72BF" w:rsidRPr="000F464D" w:rsidRDefault="001E72BF" w:rsidP="001E72BF">
      <w:pPr>
        <w:pStyle w:val="PL"/>
      </w:pPr>
      <w:r w:rsidRPr="000F464D">
        <w:tab/>
      </w:r>
      <w:r w:rsidRPr="000F464D">
        <w:tab/>
        <w:t>maxPUSCH-Duration</w:t>
      </w:r>
      <w:r w:rsidRPr="000F464D">
        <w:tab/>
      </w:r>
      <w:r w:rsidRPr="000F464D">
        <w:tab/>
      </w:r>
      <w:r w:rsidRPr="000F464D">
        <w:tab/>
      </w:r>
      <w:r w:rsidRPr="000F464D">
        <w:tab/>
      </w:r>
      <w:r w:rsidRPr="000F464D">
        <w:tab/>
      </w:r>
      <w:r w:rsidRPr="000F464D">
        <w:rPr>
          <w:color w:val="993366"/>
        </w:rPr>
        <w:t>ENUMERATED</w:t>
      </w:r>
      <w:r w:rsidRPr="000F464D">
        <w:t xml:space="preserve"> { ms0p02, ms0p04, ms0p0625, ms0p125, ms0p25, ms0p5, spare2, spare1 }</w:t>
      </w:r>
    </w:p>
    <w:p w14:paraId="6C266EA1" w14:textId="77777777" w:rsidR="001E72BF" w:rsidRPr="000F464D" w:rsidRDefault="001E72BF" w:rsidP="001E72BF">
      <w:pPr>
        <w:pStyle w:val="PL"/>
        <w:rPr>
          <w:color w:val="808080"/>
        </w:rPr>
      </w:pP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R</w:t>
      </w:r>
    </w:p>
    <w:p w14:paraId="196F14D2" w14:textId="77777777" w:rsidR="001E72BF" w:rsidRPr="000F464D" w:rsidRDefault="001E72BF" w:rsidP="001E72BF">
      <w:pPr>
        <w:pStyle w:val="PL"/>
        <w:rPr>
          <w:color w:val="808080"/>
        </w:rPr>
      </w:pPr>
      <w:r w:rsidRPr="000F464D">
        <w:tab/>
      </w:r>
      <w:r w:rsidRPr="000F464D">
        <w:tab/>
        <w:t>configuredGrantType1Allowed</w:t>
      </w:r>
      <w:r w:rsidRPr="000F464D">
        <w:tab/>
      </w:r>
      <w:r w:rsidRPr="000F464D">
        <w:tab/>
      </w:r>
      <w:r w:rsidRPr="000F464D">
        <w:tab/>
      </w:r>
      <w:r w:rsidRPr="000F464D">
        <w:rPr>
          <w:color w:val="993366"/>
        </w:rPr>
        <w:t>ENUMERATED</w:t>
      </w:r>
      <w:r w:rsidRPr="000F464D">
        <w:t xml:space="preserve"> {true}</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R</w:t>
      </w:r>
    </w:p>
    <w:p w14:paraId="557E795B" w14:textId="77777777" w:rsidR="001E72BF" w:rsidRPr="000F464D" w:rsidRDefault="001E72BF" w:rsidP="001E72BF">
      <w:pPr>
        <w:pStyle w:val="PL"/>
      </w:pPr>
    </w:p>
    <w:p w14:paraId="70027352" w14:textId="77777777" w:rsidR="001E72BF" w:rsidRPr="000F464D" w:rsidRDefault="001E72BF" w:rsidP="001E72BF">
      <w:pPr>
        <w:pStyle w:val="PL"/>
        <w:rPr>
          <w:color w:val="808080"/>
        </w:rPr>
      </w:pPr>
      <w:r w:rsidRPr="000F464D">
        <w:tab/>
      </w:r>
      <w:r w:rsidRPr="000F464D">
        <w:tab/>
        <w:t>logicalChannelGroup</w:t>
      </w:r>
      <w:r w:rsidRPr="000F464D">
        <w:tab/>
      </w:r>
      <w:r w:rsidRPr="000F464D">
        <w:tab/>
      </w:r>
      <w:r w:rsidRPr="000F464D">
        <w:tab/>
      </w:r>
      <w:r w:rsidRPr="000F464D">
        <w:tab/>
      </w:r>
      <w:r w:rsidRPr="000F464D">
        <w:tab/>
      </w:r>
      <w:r w:rsidRPr="000F464D">
        <w:rPr>
          <w:color w:val="993366"/>
        </w:rPr>
        <w:t>INTEGER</w:t>
      </w:r>
      <w:r w:rsidRPr="000F464D">
        <w:t xml:space="preserve"> (0..maxLCG-ID)</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 xml:space="preserve">, </w:t>
      </w:r>
      <w:r w:rsidRPr="000F464D">
        <w:tab/>
      </w:r>
      <w:r w:rsidRPr="000F464D">
        <w:rPr>
          <w:color w:val="808080"/>
        </w:rPr>
        <w:t>-- Need R</w:t>
      </w:r>
    </w:p>
    <w:p w14:paraId="290EF3C5" w14:textId="77777777" w:rsidR="001E72BF" w:rsidRPr="000F464D" w:rsidRDefault="001E72BF" w:rsidP="001E72BF">
      <w:pPr>
        <w:pStyle w:val="PL"/>
        <w:rPr>
          <w:color w:val="808080"/>
        </w:rPr>
      </w:pPr>
      <w:r w:rsidRPr="000F464D">
        <w:tab/>
      </w:r>
      <w:r w:rsidRPr="000F464D">
        <w:tab/>
        <w:t>schedulingRequestID</w:t>
      </w:r>
      <w:r w:rsidRPr="000F464D">
        <w:tab/>
      </w:r>
      <w:r w:rsidRPr="000F464D">
        <w:tab/>
      </w:r>
      <w:r w:rsidRPr="000F464D">
        <w:tab/>
      </w:r>
      <w:r w:rsidRPr="000F464D">
        <w:tab/>
      </w:r>
      <w:r w:rsidRPr="000F464D">
        <w:tab/>
        <w:t>SchedulingRequestId</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R</w:t>
      </w:r>
    </w:p>
    <w:p w14:paraId="3DAAA475" w14:textId="77777777" w:rsidR="001E72BF" w:rsidRPr="000F464D" w:rsidRDefault="001E72BF" w:rsidP="001E72BF">
      <w:pPr>
        <w:pStyle w:val="PL"/>
      </w:pPr>
      <w:r w:rsidRPr="000F464D">
        <w:tab/>
      </w:r>
      <w:r w:rsidRPr="000F464D">
        <w:tab/>
        <w:t>logicalChannelSR-Mask</w:t>
      </w:r>
      <w:r w:rsidRPr="000F464D">
        <w:tab/>
      </w:r>
      <w:r w:rsidRPr="000F464D">
        <w:tab/>
      </w:r>
      <w:r w:rsidRPr="000F464D">
        <w:tab/>
      </w:r>
      <w:r w:rsidRPr="000F464D">
        <w:tab/>
      </w:r>
      <w:r w:rsidRPr="000F464D">
        <w:rPr>
          <w:color w:val="993366"/>
        </w:rPr>
        <w:t>BOOLEAN</w:t>
      </w:r>
      <w:r w:rsidRPr="000F464D">
        <w:t>,</w:t>
      </w:r>
    </w:p>
    <w:p w14:paraId="5673F8D1" w14:textId="0B2AED0C" w:rsidR="001E72BF" w:rsidRDefault="001E72BF" w:rsidP="001E72BF">
      <w:pPr>
        <w:pStyle w:val="PL"/>
        <w:rPr>
          <w:ins w:id="4" w:author="Benoist" w:date="2018-06-20T17:23:00Z"/>
          <w:color w:val="993366"/>
        </w:rPr>
      </w:pPr>
      <w:r w:rsidRPr="000F464D">
        <w:tab/>
      </w:r>
      <w:r w:rsidRPr="000F464D">
        <w:tab/>
        <w:t>logicalChannelSR-DelayTimerApplied</w:t>
      </w:r>
      <w:r w:rsidRPr="000F464D">
        <w:tab/>
      </w:r>
      <w:r w:rsidRPr="000F464D">
        <w:rPr>
          <w:color w:val="993366"/>
        </w:rPr>
        <w:t>BOOLEAN,</w:t>
      </w:r>
    </w:p>
    <w:p w14:paraId="3A1D3B60" w14:textId="0DA0FE44" w:rsidR="001E72BF" w:rsidRDefault="001E72BF" w:rsidP="001E72BF">
      <w:pPr>
        <w:pStyle w:val="PL"/>
        <w:rPr>
          <w:ins w:id="5" w:author="Benoist" w:date="2018-06-21T20:05:00Z"/>
        </w:rPr>
      </w:pPr>
      <w:r w:rsidRPr="000F464D">
        <w:tab/>
      </w:r>
      <w:r w:rsidRPr="000F464D">
        <w:tab/>
        <w:t>...</w:t>
      </w:r>
      <w:ins w:id="6" w:author="Benoist" w:date="2018-06-21T20:05:00Z">
        <w:r w:rsidR="00BA5F2F">
          <w:t>,</w:t>
        </w:r>
      </w:ins>
    </w:p>
    <w:p w14:paraId="744741C7" w14:textId="26E2D737" w:rsidR="00BA5F2F" w:rsidRDefault="00BA5F2F" w:rsidP="001E72BF">
      <w:pPr>
        <w:pStyle w:val="PL"/>
        <w:rPr>
          <w:ins w:id="7" w:author="Benoist" w:date="2018-06-21T20:05:00Z"/>
        </w:rPr>
      </w:pPr>
      <w:ins w:id="8" w:author="Benoist" w:date="2018-06-21T20:05:00Z">
        <w:r>
          <w:tab/>
        </w:r>
        <w:r>
          <w:tab/>
          <w:t>[[</w:t>
        </w:r>
      </w:ins>
    </w:p>
    <w:p w14:paraId="7A1E961A" w14:textId="77777777" w:rsidR="00BA5F2F" w:rsidRPr="000F464D" w:rsidRDefault="00BA5F2F" w:rsidP="00BA5F2F">
      <w:pPr>
        <w:pStyle w:val="PL"/>
        <w:rPr>
          <w:ins w:id="9" w:author="Benoist" w:date="2018-06-21T20:05:00Z"/>
          <w:color w:val="993366"/>
        </w:rPr>
      </w:pPr>
      <w:ins w:id="10" w:author="Benoist" w:date="2018-06-21T20:05:00Z">
        <w:r>
          <w:rPr>
            <w:color w:val="993366"/>
          </w:rPr>
          <w:tab/>
        </w:r>
        <w:r>
          <w:rPr>
            <w:color w:val="993366"/>
          </w:rPr>
          <w:tab/>
          <w:t>lonngBSRenabled</w:t>
        </w:r>
        <w:r>
          <w:rPr>
            <w:color w:val="993366"/>
          </w:rPr>
          <w:tab/>
        </w:r>
        <w:r>
          <w:rPr>
            <w:color w:val="993366"/>
          </w:rPr>
          <w:tab/>
        </w:r>
        <w:r>
          <w:rPr>
            <w:color w:val="993366"/>
          </w:rPr>
          <w:tab/>
        </w:r>
        <w:r>
          <w:rPr>
            <w:color w:val="993366"/>
          </w:rPr>
          <w:tab/>
        </w:r>
        <w:r>
          <w:rPr>
            <w:color w:val="993366"/>
          </w:rPr>
          <w:tab/>
        </w:r>
        <w:r>
          <w:rPr>
            <w:color w:val="993366"/>
          </w:rPr>
          <w:tab/>
          <w:t>BOOLEAN,</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rPr>
            <w:color w:val="993366"/>
          </w:rPr>
          <w:tab/>
          <w:t>-- NEED R</w:t>
        </w:r>
      </w:ins>
    </w:p>
    <w:p w14:paraId="67671F09" w14:textId="02C5BB04" w:rsidR="00BA5F2F" w:rsidRPr="000F464D" w:rsidRDefault="00BA5F2F" w:rsidP="001E72BF">
      <w:pPr>
        <w:pStyle w:val="PL"/>
      </w:pPr>
      <w:ins w:id="11" w:author="Benoist" w:date="2018-06-21T20:05:00Z">
        <w:r>
          <w:tab/>
        </w:r>
        <w:r>
          <w:tab/>
          <w:t>]]</w:t>
        </w:r>
      </w:ins>
    </w:p>
    <w:p w14:paraId="0E7B965D" w14:textId="17088633" w:rsidR="001E72BF" w:rsidRPr="000F464D" w:rsidRDefault="001E72BF" w:rsidP="001E72BF">
      <w:pPr>
        <w:pStyle w:val="PL"/>
        <w:rPr>
          <w:color w:val="808080"/>
        </w:rPr>
      </w:pPr>
      <w:r w:rsidRPr="000F464D">
        <w:tab/>
        <w:t>}</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Cond UL</w:t>
      </w:r>
    </w:p>
    <w:p w14:paraId="36442203" w14:textId="77777777" w:rsidR="001E72BF" w:rsidRPr="000F464D" w:rsidRDefault="001E72BF" w:rsidP="001E72BF">
      <w:pPr>
        <w:pStyle w:val="PL"/>
      </w:pPr>
    </w:p>
    <w:p w14:paraId="6ED997B7" w14:textId="77777777" w:rsidR="001E72BF" w:rsidRPr="000F464D" w:rsidRDefault="001E72BF" w:rsidP="001E72BF">
      <w:pPr>
        <w:pStyle w:val="PL"/>
      </w:pPr>
      <w:r w:rsidRPr="000F464D">
        <w:tab/>
        <w:t>...</w:t>
      </w:r>
    </w:p>
    <w:p w14:paraId="2C9E4463" w14:textId="77777777" w:rsidR="001E72BF" w:rsidRPr="000F464D" w:rsidRDefault="001E72BF" w:rsidP="001E72BF">
      <w:pPr>
        <w:pStyle w:val="PL"/>
      </w:pPr>
      <w:r w:rsidRPr="000F464D">
        <w:t>}</w:t>
      </w:r>
    </w:p>
    <w:p w14:paraId="4EB25C03" w14:textId="77777777" w:rsidR="001E72BF" w:rsidRPr="000F464D" w:rsidRDefault="001E72BF" w:rsidP="001E72BF">
      <w:pPr>
        <w:pStyle w:val="PL"/>
      </w:pPr>
    </w:p>
    <w:p w14:paraId="2B80B4F6" w14:textId="77777777" w:rsidR="001E72BF" w:rsidRPr="000F464D" w:rsidRDefault="001E72BF" w:rsidP="001E72BF">
      <w:pPr>
        <w:pStyle w:val="PL"/>
        <w:rPr>
          <w:color w:val="808080"/>
        </w:rPr>
      </w:pPr>
      <w:r w:rsidRPr="000F464D">
        <w:rPr>
          <w:color w:val="808080"/>
        </w:rPr>
        <w:t>-- TAG-LOGICAL-CHANNEL-CONFIG-STOP</w:t>
      </w:r>
    </w:p>
    <w:p w14:paraId="03AAFAFE" w14:textId="77777777" w:rsidR="001E72BF" w:rsidRPr="000F464D" w:rsidRDefault="001E72BF" w:rsidP="001E72BF">
      <w:pPr>
        <w:pStyle w:val="PL"/>
        <w:rPr>
          <w:color w:val="808080"/>
        </w:rPr>
      </w:pPr>
      <w:r w:rsidRPr="000F464D">
        <w:rPr>
          <w:color w:val="808080"/>
        </w:rPr>
        <w:t>-- ASN1STOP</w:t>
      </w:r>
    </w:p>
    <w:p w14:paraId="516B8989" w14:textId="77777777" w:rsidR="001E72BF" w:rsidRPr="000F464D" w:rsidRDefault="001E72BF" w:rsidP="001E72B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2BF" w:rsidRPr="000F464D" w14:paraId="74467471" w14:textId="77777777" w:rsidTr="003204D1">
        <w:tc>
          <w:tcPr>
            <w:tcW w:w="14173" w:type="dxa"/>
          </w:tcPr>
          <w:p w14:paraId="25882D81" w14:textId="77777777" w:rsidR="001E72BF" w:rsidRPr="000F464D" w:rsidRDefault="001E72BF" w:rsidP="003204D1">
            <w:pPr>
              <w:pStyle w:val="TAH"/>
              <w:rPr>
                <w:lang w:eastAsia="ja-JP"/>
              </w:rPr>
            </w:pPr>
            <w:proofErr w:type="spellStart"/>
            <w:r w:rsidRPr="000F464D">
              <w:rPr>
                <w:i/>
                <w:lang w:eastAsia="ja-JP"/>
              </w:rPr>
              <w:lastRenderedPageBreak/>
              <w:t>LogicalChannelConfig</w:t>
            </w:r>
            <w:proofErr w:type="spellEnd"/>
            <w:r w:rsidRPr="000F464D">
              <w:rPr>
                <w:i/>
                <w:lang w:eastAsia="ja-JP"/>
              </w:rPr>
              <w:t xml:space="preserve"> field descriptions</w:t>
            </w:r>
          </w:p>
        </w:tc>
      </w:tr>
      <w:tr w:rsidR="001E72BF" w:rsidRPr="000F464D" w14:paraId="2F54DDE0" w14:textId="77777777" w:rsidTr="003204D1">
        <w:tc>
          <w:tcPr>
            <w:tcW w:w="14173" w:type="dxa"/>
          </w:tcPr>
          <w:p w14:paraId="4DEE174C" w14:textId="77777777" w:rsidR="001E72BF" w:rsidRPr="000F464D" w:rsidRDefault="001E72BF" w:rsidP="003204D1">
            <w:pPr>
              <w:pStyle w:val="TAL"/>
              <w:rPr>
                <w:b/>
                <w:i/>
                <w:lang w:eastAsia="en-GB"/>
              </w:rPr>
            </w:pPr>
            <w:proofErr w:type="spellStart"/>
            <w:r w:rsidRPr="000F464D">
              <w:rPr>
                <w:b/>
                <w:i/>
                <w:lang w:eastAsia="en-GB"/>
              </w:rPr>
              <w:t>allowedSCS</w:t>
            </w:r>
            <w:proofErr w:type="spellEnd"/>
            <w:r w:rsidRPr="000F464D">
              <w:rPr>
                <w:b/>
                <w:i/>
                <w:lang w:eastAsia="en-GB"/>
              </w:rPr>
              <w:t>-List</w:t>
            </w:r>
          </w:p>
          <w:p w14:paraId="4200AF60" w14:textId="77777777" w:rsidR="001E72BF" w:rsidRPr="000F464D" w:rsidRDefault="001E72BF" w:rsidP="003204D1">
            <w:pPr>
              <w:pStyle w:val="TAL"/>
              <w:rPr>
                <w:b/>
                <w:i/>
                <w:lang w:eastAsia="ja-JP"/>
              </w:rPr>
            </w:pPr>
            <w:r w:rsidRPr="000F464D">
              <w:rPr>
                <w:lang w:eastAsia="en-GB"/>
              </w:rPr>
              <w:t xml:space="preserve">If present, UL MAC </w:t>
            </w:r>
            <w:r w:rsidRPr="000F464D">
              <w:rPr>
                <w:rFonts w:eastAsia="Yu Mincho"/>
                <w:lang w:eastAsia="ja-JP"/>
              </w:rPr>
              <w:t>S</w:t>
            </w:r>
            <w:r w:rsidRPr="000F464D">
              <w:rPr>
                <w:lang w:eastAsia="en-GB"/>
              </w:rPr>
              <w:t xml:space="preserve">DUs from this logical channel can only be mapped to the indicated numerology. Otherwise, UL MAC </w:t>
            </w:r>
            <w:r w:rsidRPr="000F464D">
              <w:rPr>
                <w:rFonts w:eastAsia="Yu Mincho"/>
                <w:lang w:eastAsia="ja-JP"/>
              </w:rPr>
              <w:t>S</w:t>
            </w:r>
            <w:r w:rsidRPr="000F464D">
              <w:rPr>
                <w:lang w:eastAsia="en-GB"/>
              </w:rPr>
              <w:t>DUs from this logical channel can be mapped to any configured numerology. Corresponds to '</w:t>
            </w:r>
            <w:proofErr w:type="spellStart"/>
            <w:r w:rsidRPr="000F464D">
              <w:rPr>
                <w:lang w:eastAsia="en-GB"/>
              </w:rPr>
              <w:t>allowedSCS</w:t>
            </w:r>
            <w:proofErr w:type="spellEnd"/>
            <w:r w:rsidRPr="000F464D">
              <w:rPr>
                <w:lang w:eastAsia="en-GB"/>
              </w:rPr>
              <w:t>-List' as specified in TS 38.321 [3].</w:t>
            </w:r>
          </w:p>
        </w:tc>
      </w:tr>
      <w:tr w:rsidR="001E72BF" w:rsidRPr="000F464D" w14:paraId="3C48787F" w14:textId="77777777" w:rsidTr="003204D1">
        <w:tc>
          <w:tcPr>
            <w:tcW w:w="14173" w:type="dxa"/>
          </w:tcPr>
          <w:p w14:paraId="65D0B8B5" w14:textId="77777777" w:rsidR="001E72BF" w:rsidRPr="000F464D" w:rsidRDefault="001E72BF" w:rsidP="003204D1">
            <w:pPr>
              <w:pStyle w:val="TAL"/>
              <w:rPr>
                <w:b/>
                <w:i/>
                <w:lang w:eastAsia="ja-JP"/>
              </w:rPr>
            </w:pPr>
            <w:r w:rsidRPr="000F464D">
              <w:rPr>
                <w:b/>
                <w:i/>
                <w:lang w:eastAsia="ja-JP"/>
              </w:rPr>
              <w:t>allowedServingCells</w:t>
            </w:r>
          </w:p>
          <w:p w14:paraId="134AEBE5" w14:textId="77777777" w:rsidR="001E72BF" w:rsidRPr="000F464D" w:rsidRDefault="001E72BF" w:rsidP="003204D1">
            <w:pPr>
              <w:pStyle w:val="TAL"/>
              <w:rPr>
                <w:lang w:eastAsia="ja-JP"/>
              </w:rPr>
            </w:pPr>
            <w:r w:rsidRPr="000F464D">
              <w:rPr>
                <w:lang w:eastAsia="ja-JP"/>
              </w:rPr>
              <w:t xml:space="preserve">If present, </w:t>
            </w:r>
            <w:r w:rsidRPr="000F464D">
              <w:rPr>
                <w:rFonts w:eastAsia="Yu Mincho"/>
                <w:lang w:eastAsia="ja-JP"/>
              </w:rPr>
              <w:t>UL MAC S</w:t>
            </w:r>
            <w:r w:rsidRPr="000F464D">
              <w:rPr>
                <w:lang w:eastAsia="ja-JP"/>
              </w:rPr>
              <w:t xml:space="preserve">DUs </w:t>
            </w:r>
            <w:r w:rsidRPr="000F464D">
              <w:rPr>
                <w:rFonts w:eastAsia="Yu Mincho"/>
                <w:lang w:eastAsia="ja-JP"/>
              </w:rPr>
              <w:t>from</w:t>
            </w:r>
            <w:r w:rsidRPr="000F464D">
              <w:rPr>
                <w:lang w:eastAsia="ja-JP"/>
              </w:rPr>
              <w:t xml:space="preserve"> this logical channel </w:t>
            </w:r>
            <w:r w:rsidRPr="000F464D">
              <w:rPr>
                <w:rFonts w:eastAsia="Yu Mincho"/>
                <w:lang w:eastAsia="ja-JP"/>
              </w:rPr>
              <w:t xml:space="preserve">can </w:t>
            </w:r>
            <w:r w:rsidRPr="000F464D">
              <w:rPr>
                <w:lang w:eastAsia="ja-JP"/>
              </w:rPr>
              <w:t xml:space="preserve">only </w:t>
            </w:r>
            <w:r w:rsidRPr="000F464D">
              <w:rPr>
                <w:rFonts w:eastAsia="Yu Mincho"/>
                <w:lang w:eastAsia="ja-JP"/>
              </w:rPr>
              <w:t xml:space="preserve">be mapped </w:t>
            </w:r>
            <w:r w:rsidRPr="000F464D">
              <w:rPr>
                <w:lang w:eastAsia="ja-JP"/>
              </w:rPr>
              <w:t xml:space="preserve">to the serving cells indicated in this list. Otherwise, </w:t>
            </w:r>
            <w:r w:rsidRPr="000F464D">
              <w:rPr>
                <w:rFonts w:eastAsia="Yu Mincho"/>
                <w:lang w:eastAsia="ja-JP"/>
              </w:rPr>
              <w:t>UL MAC S</w:t>
            </w:r>
            <w:r w:rsidRPr="000F464D">
              <w:rPr>
                <w:lang w:eastAsia="ja-JP"/>
              </w:rPr>
              <w:t xml:space="preserve">DUs </w:t>
            </w:r>
            <w:r w:rsidRPr="000F464D">
              <w:rPr>
                <w:rFonts w:eastAsia="Yu Mincho"/>
                <w:lang w:eastAsia="ja-JP"/>
              </w:rPr>
              <w:t>from</w:t>
            </w:r>
            <w:r w:rsidRPr="000F464D">
              <w:rPr>
                <w:lang w:eastAsia="ja-JP"/>
              </w:rPr>
              <w:t xml:space="preserve"> this logical channel </w:t>
            </w:r>
            <w:r w:rsidRPr="000F464D">
              <w:rPr>
                <w:rFonts w:eastAsia="Yu Mincho"/>
                <w:lang w:eastAsia="ja-JP"/>
              </w:rPr>
              <w:t xml:space="preserve">can be mapped </w:t>
            </w:r>
            <w:r w:rsidRPr="000F464D">
              <w:rPr>
                <w:lang w:eastAsia="ja-JP"/>
              </w:rPr>
              <w:t>to any configured serving cell of this cell group. Corresponds to 'allowedServingCells' in TS 38.321 [3].</w:t>
            </w:r>
          </w:p>
        </w:tc>
      </w:tr>
      <w:tr w:rsidR="001E72BF" w:rsidRPr="000F464D" w14:paraId="5044DE4F" w14:textId="77777777" w:rsidTr="003204D1">
        <w:tc>
          <w:tcPr>
            <w:tcW w:w="14173" w:type="dxa"/>
          </w:tcPr>
          <w:p w14:paraId="434384D7" w14:textId="77777777" w:rsidR="001E72BF" w:rsidRPr="000F464D" w:rsidRDefault="001E72BF" w:rsidP="003204D1">
            <w:pPr>
              <w:pStyle w:val="TAL"/>
              <w:rPr>
                <w:b/>
                <w:i/>
                <w:lang w:eastAsia="ja-JP"/>
              </w:rPr>
            </w:pPr>
            <w:r w:rsidRPr="000F464D">
              <w:rPr>
                <w:b/>
                <w:i/>
                <w:lang w:eastAsia="ja-JP"/>
              </w:rPr>
              <w:t>bucketSizeDuration</w:t>
            </w:r>
          </w:p>
          <w:p w14:paraId="104C0ABE" w14:textId="77777777" w:rsidR="001E72BF" w:rsidRPr="000F464D" w:rsidRDefault="001E72BF" w:rsidP="003204D1">
            <w:pPr>
              <w:pStyle w:val="TAL"/>
              <w:rPr>
                <w:b/>
                <w:i/>
                <w:lang w:eastAsia="en-GB"/>
              </w:rPr>
            </w:pPr>
            <w:r w:rsidRPr="000F464D">
              <w:rPr>
                <w:iCs/>
                <w:lang w:eastAsia="en-GB"/>
              </w:rPr>
              <w:t>Value in ms. ms5 corresponds to 5ms, ms10 corresponds to 10ms, and so on.</w:t>
            </w:r>
          </w:p>
        </w:tc>
      </w:tr>
      <w:tr w:rsidR="001E72BF" w:rsidRPr="000F464D" w14:paraId="143F5EE3" w14:textId="77777777" w:rsidTr="003204D1">
        <w:tc>
          <w:tcPr>
            <w:tcW w:w="14173" w:type="dxa"/>
          </w:tcPr>
          <w:p w14:paraId="7D115AE1" w14:textId="77777777" w:rsidR="001E72BF" w:rsidRPr="000F464D" w:rsidRDefault="001E72BF" w:rsidP="003204D1">
            <w:pPr>
              <w:pStyle w:val="TAL"/>
              <w:rPr>
                <w:b/>
                <w:i/>
                <w:lang w:eastAsia="ja-JP"/>
              </w:rPr>
            </w:pPr>
            <w:r w:rsidRPr="000F464D">
              <w:rPr>
                <w:b/>
                <w:i/>
                <w:lang w:eastAsia="ja-JP"/>
              </w:rPr>
              <w:t>configuredGrantType1Allowed</w:t>
            </w:r>
          </w:p>
          <w:p w14:paraId="1DD8764E" w14:textId="77777777" w:rsidR="001E72BF" w:rsidRPr="000F464D" w:rsidRDefault="001E72BF" w:rsidP="003204D1">
            <w:pPr>
              <w:pStyle w:val="TAL"/>
              <w:rPr>
                <w:lang w:eastAsia="ja-JP"/>
              </w:rPr>
            </w:pPr>
            <w:r w:rsidRPr="000F464D">
              <w:rPr>
                <w:lang w:eastAsia="ja-JP"/>
              </w:rPr>
              <w:t xml:space="preserve">If present, UL MAC </w:t>
            </w:r>
            <w:r w:rsidRPr="000F464D">
              <w:rPr>
                <w:rFonts w:eastAsia="Yu Mincho"/>
                <w:lang w:eastAsia="ja-JP"/>
              </w:rPr>
              <w:t>S</w:t>
            </w:r>
            <w:r w:rsidRPr="000F464D">
              <w:rPr>
                <w:lang w:eastAsia="ja-JP"/>
              </w:rPr>
              <w:t xml:space="preserve">DUs from this logical channel </w:t>
            </w:r>
            <w:r w:rsidRPr="000F464D">
              <w:rPr>
                <w:rFonts w:eastAsia="Yu Mincho"/>
                <w:lang w:eastAsia="ja-JP"/>
              </w:rPr>
              <w:t xml:space="preserve">can </w:t>
            </w:r>
            <w:r w:rsidRPr="000F464D">
              <w:rPr>
                <w:lang w:eastAsia="ja-JP"/>
              </w:rPr>
              <w:t>be transmitted on a configured grant type 1. Corresponds to 'configuredGrantType1Allowed' in TS 38.321 [3].</w:t>
            </w:r>
          </w:p>
        </w:tc>
      </w:tr>
      <w:tr w:rsidR="001E72BF" w:rsidRPr="000F464D" w14:paraId="24ED9357" w14:textId="77777777" w:rsidTr="003204D1">
        <w:tc>
          <w:tcPr>
            <w:tcW w:w="14173" w:type="dxa"/>
          </w:tcPr>
          <w:p w14:paraId="5E27E80E" w14:textId="77777777" w:rsidR="001E72BF" w:rsidRPr="000F464D" w:rsidRDefault="001E72BF" w:rsidP="003204D1">
            <w:pPr>
              <w:pStyle w:val="TAL"/>
              <w:rPr>
                <w:b/>
                <w:i/>
                <w:lang w:eastAsia="ja-JP"/>
              </w:rPr>
            </w:pPr>
            <w:proofErr w:type="spellStart"/>
            <w:r w:rsidRPr="000F464D">
              <w:rPr>
                <w:b/>
                <w:i/>
                <w:lang w:eastAsia="ja-JP"/>
              </w:rPr>
              <w:t>logicalChannelGroup</w:t>
            </w:r>
            <w:proofErr w:type="spellEnd"/>
            <w:r w:rsidRPr="000F464D">
              <w:rPr>
                <w:b/>
                <w:i/>
                <w:lang w:eastAsia="ja-JP"/>
              </w:rPr>
              <w:t xml:space="preserve"> </w:t>
            </w:r>
          </w:p>
          <w:p w14:paraId="3BFE46C4" w14:textId="77777777" w:rsidR="001E72BF" w:rsidRPr="000F464D" w:rsidRDefault="001E72BF" w:rsidP="003204D1">
            <w:pPr>
              <w:pStyle w:val="TAL"/>
              <w:rPr>
                <w:b/>
                <w:i/>
                <w:lang w:eastAsia="ja-JP"/>
              </w:rPr>
            </w:pPr>
            <w:r w:rsidRPr="000F464D">
              <w:rPr>
                <w:iCs/>
                <w:lang w:eastAsia="en-GB"/>
              </w:rPr>
              <w:t>ID of the logical channel group, as specified in TS 38.321 [3], which the logical channel belongs to.</w:t>
            </w:r>
          </w:p>
        </w:tc>
      </w:tr>
      <w:tr w:rsidR="001E72BF" w:rsidRPr="000F464D" w14:paraId="07FCB17E" w14:textId="77777777" w:rsidTr="003204D1">
        <w:tc>
          <w:tcPr>
            <w:tcW w:w="14173" w:type="dxa"/>
          </w:tcPr>
          <w:p w14:paraId="493A24AE" w14:textId="77777777" w:rsidR="001E72BF" w:rsidRPr="000F464D" w:rsidRDefault="001E72BF" w:rsidP="003204D1">
            <w:pPr>
              <w:pStyle w:val="TAL"/>
              <w:rPr>
                <w:b/>
                <w:i/>
                <w:lang w:eastAsia="ja-JP"/>
              </w:rPr>
            </w:pPr>
            <w:proofErr w:type="spellStart"/>
            <w:r w:rsidRPr="000F464D">
              <w:rPr>
                <w:b/>
                <w:i/>
                <w:lang w:eastAsia="ja-JP"/>
              </w:rPr>
              <w:t>logicalChannelSR</w:t>
            </w:r>
            <w:proofErr w:type="spellEnd"/>
            <w:r w:rsidRPr="000F464D">
              <w:rPr>
                <w:b/>
                <w:i/>
                <w:lang w:eastAsia="ja-JP"/>
              </w:rPr>
              <w:t>-Mask</w:t>
            </w:r>
          </w:p>
          <w:p w14:paraId="569E0A44" w14:textId="77777777" w:rsidR="001E72BF" w:rsidRPr="000F464D" w:rsidRDefault="001E72BF" w:rsidP="003204D1">
            <w:pPr>
              <w:pStyle w:val="TAL"/>
              <w:rPr>
                <w:b/>
                <w:i/>
                <w:lang w:eastAsia="ja-JP"/>
              </w:rPr>
            </w:pPr>
            <w:r w:rsidRPr="000F464D">
              <w:rPr>
                <w:iCs/>
                <w:lang w:eastAsia="en-GB"/>
              </w:rPr>
              <w:t>Indicates whether SR masking is configured for this logical channel.</w:t>
            </w:r>
          </w:p>
        </w:tc>
      </w:tr>
      <w:tr w:rsidR="001E72BF" w:rsidRPr="000F464D" w14:paraId="7926DFB2" w14:textId="77777777" w:rsidTr="003204D1">
        <w:tc>
          <w:tcPr>
            <w:tcW w:w="14173" w:type="dxa"/>
          </w:tcPr>
          <w:p w14:paraId="0431D9A3" w14:textId="77777777" w:rsidR="001E72BF" w:rsidRPr="000F464D" w:rsidRDefault="001E72BF" w:rsidP="003204D1">
            <w:pPr>
              <w:pStyle w:val="TAL"/>
              <w:rPr>
                <w:b/>
                <w:i/>
                <w:lang w:eastAsia="en-GB"/>
              </w:rPr>
            </w:pPr>
            <w:proofErr w:type="spellStart"/>
            <w:r w:rsidRPr="000F464D">
              <w:rPr>
                <w:b/>
                <w:i/>
                <w:lang w:eastAsia="en-GB"/>
              </w:rPr>
              <w:t>logicalChannelSR-DelayTimerApplied</w:t>
            </w:r>
            <w:proofErr w:type="spellEnd"/>
            <w:r w:rsidRPr="000F464D">
              <w:rPr>
                <w:b/>
                <w:i/>
                <w:lang w:eastAsia="en-GB"/>
              </w:rPr>
              <w:t xml:space="preserve"> </w:t>
            </w:r>
          </w:p>
          <w:p w14:paraId="0776F1CC" w14:textId="77777777" w:rsidR="001E72BF" w:rsidRPr="000F464D" w:rsidRDefault="001E72BF" w:rsidP="003204D1">
            <w:pPr>
              <w:pStyle w:val="TAL"/>
              <w:rPr>
                <w:b/>
                <w:i/>
                <w:lang w:eastAsia="ja-JP"/>
              </w:rPr>
            </w:pPr>
            <w:r w:rsidRPr="000F464D">
              <w:rPr>
                <w:iCs/>
                <w:lang w:eastAsia="en-GB"/>
              </w:rPr>
              <w:t xml:space="preserve">Indicates whether to apply the delay timer for SR transmission for this logical channel. Set to FALSE if </w:t>
            </w:r>
            <w:proofErr w:type="spellStart"/>
            <w:r w:rsidRPr="000F464D">
              <w:rPr>
                <w:i/>
                <w:iCs/>
                <w:lang w:eastAsia="en-GB"/>
              </w:rPr>
              <w:t>logicalChannelSR-DelayTimer</w:t>
            </w:r>
            <w:proofErr w:type="spellEnd"/>
            <w:r w:rsidRPr="000F464D">
              <w:rPr>
                <w:iCs/>
                <w:lang w:eastAsia="en-GB"/>
              </w:rPr>
              <w:t xml:space="preserve"> is not included in </w:t>
            </w:r>
            <w:r w:rsidRPr="000F464D">
              <w:rPr>
                <w:i/>
                <w:iCs/>
                <w:lang w:eastAsia="en-GB"/>
              </w:rPr>
              <w:t>BSR-Config</w:t>
            </w:r>
            <w:r w:rsidRPr="000F464D">
              <w:rPr>
                <w:iCs/>
                <w:lang w:eastAsia="en-GB"/>
              </w:rPr>
              <w:t>.</w:t>
            </w:r>
          </w:p>
        </w:tc>
      </w:tr>
      <w:tr w:rsidR="001E72BF" w:rsidRPr="000F464D" w14:paraId="63443BE2" w14:textId="77777777" w:rsidTr="003204D1">
        <w:tc>
          <w:tcPr>
            <w:tcW w:w="14173" w:type="dxa"/>
          </w:tcPr>
          <w:p w14:paraId="63609F88" w14:textId="77777777" w:rsidR="001E72BF" w:rsidRPr="000F464D" w:rsidRDefault="001E72BF" w:rsidP="003204D1">
            <w:pPr>
              <w:pStyle w:val="TAL"/>
              <w:rPr>
                <w:b/>
                <w:i/>
                <w:lang w:eastAsia="ja-JP"/>
              </w:rPr>
            </w:pPr>
            <w:proofErr w:type="spellStart"/>
            <w:r w:rsidRPr="000F464D">
              <w:rPr>
                <w:b/>
                <w:i/>
                <w:lang w:eastAsia="ja-JP"/>
              </w:rPr>
              <w:t>maxPUSCH</w:t>
            </w:r>
            <w:proofErr w:type="spellEnd"/>
            <w:r w:rsidRPr="000F464D">
              <w:rPr>
                <w:b/>
                <w:i/>
                <w:lang w:eastAsia="ja-JP"/>
              </w:rPr>
              <w:t>-Duration</w:t>
            </w:r>
          </w:p>
          <w:p w14:paraId="0CD50597" w14:textId="77777777" w:rsidR="001E72BF" w:rsidRPr="000F464D" w:rsidRDefault="001E72BF" w:rsidP="003204D1">
            <w:pPr>
              <w:pStyle w:val="TAL"/>
              <w:rPr>
                <w:lang w:eastAsia="ja-JP"/>
              </w:rPr>
            </w:pPr>
            <w:r w:rsidRPr="000F464D">
              <w:rPr>
                <w:iCs/>
                <w:lang w:eastAsia="en-GB"/>
              </w:rPr>
              <w:t xml:space="preserve">If present, </w:t>
            </w:r>
            <w:r w:rsidRPr="000F464D">
              <w:rPr>
                <w:lang w:eastAsia="en-GB"/>
              </w:rPr>
              <w:t xml:space="preserve">UL MAC </w:t>
            </w:r>
            <w:r w:rsidRPr="000F464D">
              <w:rPr>
                <w:rFonts w:eastAsia="Yu Mincho"/>
                <w:lang w:eastAsia="ja-JP"/>
              </w:rPr>
              <w:t>S</w:t>
            </w:r>
            <w:r w:rsidRPr="000F464D">
              <w:rPr>
                <w:lang w:eastAsia="en-GB"/>
              </w:rPr>
              <w:t xml:space="preserve">DUs from this logical channel can only be transmitted using uplink grants that result in a PUSCH duration shorter than or equal to the </w:t>
            </w:r>
            <w:proofErr w:type="spellStart"/>
            <w:r w:rsidRPr="000F464D">
              <w:rPr>
                <w:lang w:eastAsia="en-GB"/>
              </w:rPr>
              <w:t>the</w:t>
            </w:r>
            <w:proofErr w:type="spellEnd"/>
            <w:r w:rsidRPr="000F464D">
              <w:rPr>
                <w:lang w:eastAsia="en-GB"/>
              </w:rPr>
              <w:t xml:space="preserve"> duration indicated by this field. Otherwise, UL MAC </w:t>
            </w:r>
            <w:r w:rsidRPr="000F464D">
              <w:rPr>
                <w:rFonts w:eastAsia="Yu Mincho"/>
                <w:lang w:eastAsia="ja-JP"/>
              </w:rPr>
              <w:t>S</w:t>
            </w:r>
            <w:r w:rsidRPr="000F464D">
              <w:rPr>
                <w:lang w:eastAsia="en-GB"/>
              </w:rPr>
              <w:t xml:space="preserve">DUs from this logical channel </w:t>
            </w:r>
            <w:r w:rsidRPr="000F464D">
              <w:rPr>
                <w:rFonts w:eastAsia="Yu Mincho"/>
                <w:lang w:eastAsia="ja-JP"/>
              </w:rPr>
              <w:t>can</w:t>
            </w:r>
            <w:r w:rsidRPr="000F464D">
              <w:rPr>
                <w:lang w:eastAsia="en-GB"/>
              </w:rPr>
              <w:t xml:space="preserve"> be transmitted using an uplink grant resulting in any PUSCH duration. Corresponds to "</w:t>
            </w:r>
            <w:proofErr w:type="spellStart"/>
            <w:r w:rsidRPr="000F464D">
              <w:rPr>
                <w:lang w:eastAsia="en-GB"/>
              </w:rPr>
              <w:t>maxPUSCH</w:t>
            </w:r>
            <w:proofErr w:type="spellEnd"/>
            <w:r w:rsidRPr="000F464D">
              <w:rPr>
                <w:lang w:eastAsia="en-GB"/>
              </w:rPr>
              <w:t>-Duration' in TS 38.321 [3].</w:t>
            </w:r>
          </w:p>
        </w:tc>
      </w:tr>
      <w:tr w:rsidR="001E72BF" w:rsidRPr="000F464D" w14:paraId="2575AB4C" w14:textId="77777777" w:rsidTr="003204D1">
        <w:tc>
          <w:tcPr>
            <w:tcW w:w="14173" w:type="dxa"/>
          </w:tcPr>
          <w:p w14:paraId="4BBA38A0" w14:textId="77777777" w:rsidR="001E72BF" w:rsidRPr="000F464D" w:rsidRDefault="001E72BF" w:rsidP="003204D1">
            <w:pPr>
              <w:pStyle w:val="TAL"/>
              <w:rPr>
                <w:b/>
                <w:i/>
                <w:lang w:eastAsia="en-GB"/>
              </w:rPr>
            </w:pPr>
            <w:r w:rsidRPr="000F464D">
              <w:rPr>
                <w:b/>
                <w:i/>
                <w:lang w:eastAsia="en-GB"/>
              </w:rPr>
              <w:t>priority</w:t>
            </w:r>
          </w:p>
          <w:p w14:paraId="421B1EB4" w14:textId="77777777" w:rsidR="001E72BF" w:rsidRPr="000F464D" w:rsidRDefault="001E72BF" w:rsidP="003204D1">
            <w:pPr>
              <w:pStyle w:val="TAL"/>
              <w:rPr>
                <w:b/>
                <w:i/>
                <w:lang w:eastAsia="en-GB"/>
              </w:rPr>
            </w:pPr>
            <w:r w:rsidRPr="000F464D">
              <w:rPr>
                <w:iCs/>
                <w:lang w:eastAsia="en-GB"/>
              </w:rPr>
              <w:t>Logical channel priority, as specified in TS 38.321 [3].</w:t>
            </w:r>
          </w:p>
        </w:tc>
      </w:tr>
      <w:tr w:rsidR="001E72BF" w:rsidRPr="000F464D" w14:paraId="145EAC0A" w14:textId="77777777" w:rsidTr="003204D1">
        <w:tc>
          <w:tcPr>
            <w:tcW w:w="14173" w:type="dxa"/>
          </w:tcPr>
          <w:p w14:paraId="2E393629" w14:textId="77777777" w:rsidR="001E72BF" w:rsidRPr="000F464D" w:rsidRDefault="001E72BF" w:rsidP="003204D1">
            <w:pPr>
              <w:pStyle w:val="TAL"/>
              <w:rPr>
                <w:b/>
                <w:i/>
                <w:lang w:eastAsia="en-GB"/>
              </w:rPr>
            </w:pPr>
            <w:proofErr w:type="spellStart"/>
            <w:r w:rsidRPr="000F464D">
              <w:rPr>
                <w:b/>
                <w:i/>
                <w:lang w:eastAsia="en-GB"/>
              </w:rPr>
              <w:t>prioritisedBitRate</w:t>
            </w:r>
            <w:proofErr w:type="spellEnd"/>
          </w:p>
          <w:p w14:paraId="63DF9B88" w14:textId="77777777" w:rsidR="001E72BF" w:rsidRPr="000F464D" w:rsidRDefault="001E72BF" w:rsidP="003204D1">
            <w:pPr>
              <w:pStyle w:val="TAL"/>
              <w:rPr>
                <w:b/>
                <w:i/>
                <w:lang w:eastAsia="en-GB"/>
              </w:rPr>
            </w:pPr>
            <w:r w:rsidRPr="000F464D">
              <w:rPr>
                <w:iCs/>
                <w:lang w:eastAsia="en-GB"/>
              </w:rPr>
              <w:t xml:space="preserve">Value in </w:t>
            </w:r>
            <w:proofErr w:type="spellStart"/>
            <w:r w:rsidRPr="000F464D">
              <w:rPr>
                <w:iCs/>
                <w:lang w:eastAsia="en-GB"/>
              </w:rPr>
              <w:t>kiloBytes</w:t>
            </w:r>
            <w:proofErr w:type="spellEnd"/>
            <w:r w:rsidRPr="000F464D">
              <w:rPr>
                <w:iCs/>
                <w:lang w:eastAsia="en-GB"/>
              </w:rPr>
              <w:t xml:space="preserve">/s. 0kBps corresponds to 0, 8kBps corresponds to 8 </w:t>
            </w:r>
            <w:proofErr w:type="spellStart"/>
            <w:r w:rsidRPr="000F464D">
              <w:rPr>
                <w:iCs/>
                <w:lang w:eastAsia="en-GB"/>
              </w:rPr>
              <w:t>kiloBytes</w:t>
            </w:r>
            <w:proofErr w:type="spellEnd"/>
            <w:r w:rsidRPr="000F464D">
              <w:rPr>
                <w:iCs/>
                <w:lang w:eastAsia="en-GB"/>
              </w:rPr>
              <w:t xml:space="preserve">/s,16 </w:t>
            </w:r>
            <w:proofErr w:type="spellStart"/>
            <w:r w:rsidRPr="000F464D">
              <w:rPr>
                <w:iCs/>
                <w:lang w:eastAsia="en-GB"/>
              </w:rPr>
              <w:t>kBps</w:t>
            </w:r>
            <w:proofErr w:type="spellEnd"/>
            <w:r w:rsidRPr="000F464D">
              <w:rPr>
                <w:iCs/>
                <w:lang w:eastAsia="en-GB"/>
              </w:rPr>
              <w:t xml:space="preserve"> corresponds to 16 </w:t>
            </w:r>
            <w:proofErr w:type="spellStart"/>
            <w:r w:rsidRPr="000F464D">
              <w:rPr>
                <w:iCs/>
                <w:lang w:eastAsia="en-GB"/>
              </w:rPr>
              <w:t>kiloBytes</w:t>
            </w:r>
            <w:proofErr w:type="spellEnd"/>
            <w:r w:rsidRPr="000F464D">
              <w:rPr>
                <w:iCs/>
                <w:lang w:eastAsia="en-GB"/>
              </w:rPr>
              <w:t xml:space="preserve">/s, and so on.   </w:t>
            </w:r>
            <w:r w:rsidRPr="000F464D">
              <w:rPr>
                <w:lang w:eastAsia="en-GB"/>
              </w:rPr>
              <w:t xml:space="preserve">For </w:t>
            </w:r>
            <w:proofErr w:type="spellStart"/>
            <w:r w:rsidRPr="000F464D">
              <w:rPr>
                <w:lang w:eastAsia="en-GB"/>
              </w:rPr>
              <w:t>SRBs</w:t>
            </w:r>
            <w:proofErr w:type="spellEnd"/>
            <w:r w:rsidRPr="000F464D">
              <w:rPr>
                <w:lang w:eastAsia="en-GB"/>
              </w:rPr>
              <w:t>, the value can only be set to infinity.</w:t>
            </w:r>
          </w:p>
        </w:tc>
      </w:tr>
      <w:tr w:rsidR="001E72BF" w:rsidRPr="000F464D" w14:paraId="4D657247" w14:textId="77777777" w:rsidTr="003204D1">
        <w:tc>
          <w:tcPr>
            <w:tcW w:w="14173" w:type="dxa"/>
          </w:tcPr>
          <w:p w14:paraId="0EFACA3C" w14:textId="77777777" w:rsidR="001E72BF" w:rsidRPr="000F464D" w:rsidRDefault="001E72BF" w:rsidP="003204D1">
            <w:pPr>
              <w:pStyle w:val="TAL"/>
              <w:rPr>
                <w:b/>
                <w:i/>
                <w:lang w:eastAsia="ja-JP"/>
              </w:rPr>
            </w:pPr>
            <w:proofErr w:type="spellStart"/>
            <w:r w:rsidRPr="000F464D">
              <w:rPr>
                <w:b/>
                <w:i/>
                <w:lang w:eastAsia="ja-JP"/>
              </w:rPr>
              <w:t>schedulingRequestId</w:t>
            </w:r>
            <w:proofErr w:type="spellEnd"/>
          </w:p>
          <w:p w14:paraId="462D2807" w14:textId="77777777" w:rsidR="001E72BF" w:rsidRPr="000F464D" w:rsidRDefault="001E72BF" w:rsidP="003204D1">
            <w:pPr>
              <w:pStyle w:val="TAL"/>
              <w:rPr>
                <w:b/>
                <w:lang w:eastAsia="en-GB"/>
              </w:rPr>
            </w:pPr>
            <w:r w:rsidRPr="000F464D">
              <w:rPr>
                <w:lang w:eastAsia="en-GB"/>
              </w:rPr>
              <w:t>If present, it indicates the scheduling request configuration applicable for this logical channel, as specified in TS 38.321 [3].</w:t>
            </w:r>
          </w:p>
        </w:tc>
      </w:tr>
      <w:tr w:rsidR="001E72BF" w:rsidRPr="000F464D" w14:paraId="1D09755A" w14:textId="77777777" w:rsidTr="003204D1">
        <w:trPr>
          <w:ins w:id="12" w:author="Benoist" w:date="2018-06-20T17:20:00Z"/>
        </w:trPr>
        <w:tc>
          <w:tcPr>
            <w:tcW w:w="14173" w:type="dxa"/>
          </w:tcPr>
          <w:p w14:paraId="25ADE75E" w14:textId="2B94EDA8" w:rsidR="001E72BF" w:rsidRPr="000F464D" w:rsidRDefault="00DE72A6" w:rsidP="001E72BF">
            <w:pPr>
              <w:pStyle w:val="TAL"/>
              <w:rPr>
                <w:ins w:id="13" w:author="Benoist" w:date="2018-06-20T17:20:00Z"/>
                <w:b/>
                <w:i/>
                <w:lang w:eastAsia="ja-JP"/>
              </w:rPr>
            </w:pPr>
            <w:proofErr w:type="spellStart"/>
            <w:ins w:id="14" w:author="Benoist" w:date="2018-06-20T17:24:00Z">
              <w:r>
                <w:rPr>
                  <w:b/>
                  <w:i/>
                  <w:lang w:eastAsia="ja-JP"/>
                </w:rPr>
                <w:t>l</w:t>
              </w:r>
            </w:ins>
            <w:ins w:id="15" w:author="Benoist" w:date="2018-06-20T17:20:00Z">
              <w:r w:rsidR="001E72BF">
                <w:rPr>
                  <w:b/>
                  <w:i/>
                  <w:lang w:eastAsia="ja-JP"/>
                </w:rPr>
                <w:t>ongBSRenabled</w:t>
              </w:r>
              <w:proofErr w:type="spellEnd"/>
            </w:ins>
          </w:p>
          <w:p w14:paraId="0CCC84A5" w14:textId="5027350C" w:rsidR="001E72BF" w:rsidRPr="000F464D" w:rsidRDefault="001E72BF" w:rsidP="001E72BF">
            <w:pPr>
              <w:pStyle w:val="TAL"/>
              <w:rPr>
                <w:ins w:id="16" w:author="Benoist" w:date="2018-06-20T17:20:00Z"/>
                <w:b/>
                <w:i/>
                <w:lang w:eastAsia="ja-JP"/>
              </w:rPr>
            </w:pPr>
            <w:ins w:id="17" w:author="Benoist" w:date="2018-06-20T17:20:00Z">
              <w:r w:rsidRPr="001E72BF">
                <w:rPr>
                  <w:lang w:eastAsia="en-GB"/>
                </w:rPr>
                <w:t>If</w:t>
              </w:r>
              <w:r w:rsidRPr="001E72BF">
                <w:rPr>
                  <w:lang w:val="en-US" w:eastAsia="en-GB"/>
                </w:rPr>
                <w:t xml:space="preserve"> set to</w:t>
              </w:r>
              <w:r w:rsidRPr="001E72BF">
                <w:rPr>
                  <w:lang w:eastAsia="en-GB"/>
                </w:rPr>
                <w:t xml:space="preserve"> true, the UE report</w:t>
              </w:r>
              <w:r w:rsidRPr="001E72BF">
                <w:rPr>
                  <w:lang w:val="en-US" w:eastAsia="en-GB"/>
                </w:rPr>
                <w:t>s</w:t>
              </w:r>
              <w:r w:rsidRPr="001E72BF">
                <w:rPr>
                  <w:lang w:eastAsia="en-GB"/>
                </w:rPr>
                <w:t xml:space="preserve"> Long </w:t>
              </w:r>
              <w:r w:rsidRPr="001E72BF">
                <w:rPr>
                  <w:lang w:val="en-US" w:eastAsia="en-GB"/>
                </w:rPr>
                <w:t>BSR</w:t>
              </w:r>
              <w:r w:rsidRPr="000F464D">
                <w:rPr>
                  <w:lang w:eastAsia="en-GB"/>
                </w:rPr>
                <w:t>, as specified in TS 38.321 [3].</w:t>
              </w:r>
            </w:ins>
          </w:p>
        </w:tc>
      </w:tr>
    </w:tbl>
    <w:p w14:paraId="47DDF08C" w14:textId="77777777" w:rsidR="001E72BF" w:rsidRPr="000F464D" w:rsidRDefault="001E72BF" w:rsidP="001E72B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72BF" w:rsidRPr="000F464D" w14:paraId="257899E5" w14:textId="77777777" w:rsidTr="003204D1">
        <w:tc>
          <w:tcPr>
            <w:tcW w:w="2834" w:type="dxa"/>
          </w:tcPr>
          <w:p w14:paraId="28621423" w14:textId="77777777" w:rsidR="001E72BF" w:rsidRPr="000F464D" w:rsidRDefault="001E72BF" w:rsidP="003204D1">
            <w:pPr>
              <w:pStyle w:val="TAH"/>
              <w:rPr>
                <w:lang w:eastAsia="ja-JP"/>
              </w:rPr>
            </w:pPr>
            <w:r w:rsidRPr="000F464D">
              <w:rPr>
                <w:lang w:eastAsia="ja-JP"/>
              </w:rPr>
              <w:t>Conditional Presence</w:t>
            </w:r>
          </w:p>
        </w:tc>
        <w:tc>
          <w:tcPr>
            <w:tcW w:w="7141" w:type="dxa"/>
          </w:tcPr>
          <w:p w14:paraId="55AB3E0F" w14:textId="77777777" w:rsidR="001E72BF" w:rsidRPr="000F464D" w:rsidRDefault="001E72BF" w:rsidP="003204D1">
            <w:pPr>
              <w:pStyle w:val="TAH"/>
              <w:rPr>
                <w:lang w:eastAsia="ja-JP"/>
              </w:rPr>
            </w:pPr>
            <w:r w:rsidRPr="000F464D">
              <w:rPr>
                <w:lang w:eastAsia="ja-JP"/>
              </w:rPr>
              <w:t>Explanation</w:t>
            </w:r>
          </w:p>
        </w:tc>
      </w:tr>
      <w:tr w:rsidR="001E72BF" w:rsidRPr="000F464D" w14:paraId="22819973" w14:textId="77777777" w:rsidTr="003204D1">
        <w:tc>
          <w:tcPr>
            <w:tcW w:w="2834" w:type="dxa"/>
          </w:tcPr>
          <w:p w14:paraId="1EB4B4DE" w14:textId="77777777" w:rsidR="001E72BF" w:rsidRPr="000F464D" w:rsidRDefault="001E72BF" w:rsidP="003204D1">
            <w:pPr>
              <w:pStyle w:val="TAL"/>
              <w:rPr>
                <w:i/>
                <w:lang w:eastAsia="ja-JP"/>
              </w:rPr>
            </w:pPr>
            <w:r w:rsidRPr="000F464D">
              <w:rPr>
                <w:i/>
                <w:lang w:eastAsia="ja-JP"/>
              </w:rPr>
              <w:t>UL</w:t>
            </w:r>
          </w:p>
        </w:tc>
        <w:tc>
          <w:tcPr>
            <w:tcW w:w="7141" w:type="dxa"/>
          </w:tcPr>
          <w:p w14:paraId="158B77DA" w14:textId="77777777" w:rsidR="001E72BF" w:rsidRPr="000F464D" w:rsidRDefault="001E72BF" w:rsidP="003204D1">
            <w:pPr>
              <w:pStyle w:val="TAL"/>
              <w:rPr>
                <w:lang w:eastAsia="ja-JP"/>
              </w:rPr>
            </w:pPr>
            <w:r w:rsidRPr="000F464D">
              <w:rPr>
                <w:lang w:eastAsia="ja-JP"/>
              </w:rPr>
              <w:t xml:space="preserve">The field is mandatory present for a logical channel with uplink if it serves DRB. It is optionally present for a logical channel with uplink if it serves an </w:t>
            </w:r>
            <w:proofErr w:type="spellStart"/>
            <w:r w:rsidRPr="000F464D">
              <w:rPr>
                <w:lang w:eastAsia="ja-JP"/>
              </w:rPr>
              <w:t>SRB</w:t>
            </w:r>
            <w:proofErr w:type="spellEnd"/>
            <w:r w:rsidRPr="000F464D">
              <w:rPr>
                <w:lang w:eastAsia="ja-JP"/>
              </w:rPr>
              <w:t>. otherwise it is not present.</w:t>
            </w:r>
          </w:p>
        </w:tc>
      </w:tr>
    </w:tbl>
    <w:p w14:paraId="60E88D8B" w14:textId="77777777" w:rsidR="001E72BF" w:rsidRPr="000F464D" w:rsidRDefault="001E72BF" w:rsidP="001E72BF">
      <w:pPr>
        <w:rPr>
          <w:rFonts w:eastAsia="SimSun"/>
        </w:rPr>
      </w:pPr>
    </w:p>
    <w:p w14:paraId="105AC597" w14:textId="2C8D5052" w:rsidR="00BA5F2F" w:rsidRPr="00950975" w:rsidRDefault="00F454E8" w:rsidP="00BA5F2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Alt2. Non-Backward Compatible Change</w:t>
      </w:r>
    </w:p>
    <w:p w14:paraId="0DD404EB" w14:textId="77777777" w:rsidR="00BA5F2F" w:rsidRPr="000F464D" w:rsidRDefault="00BA5F2F" w:rsidP="00BA5F2F">
      <w:pPr>
        <w:pStyle w:val="Heading4"/>
        <w:rPr>
          <w:rFonts w:eastAsia="SimSun"/>
        </w:rPr>
      </w:pPr>
      <w:r w:rsidRPr="000F464D">
        <w:rPr>
          <w:rFonts w:eastAsia="SimSun"/>
        </w:rPr>
        <w:t>-</w:t>
      </w:r>
      <w:r w:rsidRPr="000F464D">
        <w:rPr>
          <w:rFonts w:eastAsia="SimSun"/>
        </w:rPr>
        <w:tab/>
      </w:r>
      <w:proofErr w:type="spellStart"/>
      <w:r w:rsidRPr="000F464D">
        <w:rPr>
          <w:rFonts w:eastAsia="SimSun"/>
          <w:i/>
        </w:rPr>
        <w:t>LogicalChannelConfig</w:t>
      </w:r>
      <w:proofErr w:type="spellEnd"/>
    </w:p>
    <w:p w14:paraId="19CD5316" w14:textId="77777777" w:rsidR="00BA5F2F" w:rsidRPr="000F464D" w:rsidRDefault="00BA5F2F" w:rsidP="00BA5F2F">
      <w:pPr>
        <w:rPr>
          <w:rFonts w:eastAsia="SimSun"/>
          <w:lang w:eastAsia="zh-CN"/>
        </w:rPr>
      </w:pPr>
      <w:r w:rsidRPr="000F464D">
        <w:rPr>
          <w:rFonts w:eastAsia="SimSun"/>
          <w:lang w:eastAsia="zh-CN"/>
        </w:rPr>
        <w:t xml:space="preserve">The IE </w:t>
      </w:r>
      <w:proofErr w:type="spellStart"/>
      <w:r w:rsidRPr="000F464D">
        <w:rPr>
          <w:rFonts w:eastAsia="SimSun"/>
          <w:i/>
          <w:lang w:eastAsia="zh-CN"/>
        </w:rPr>
        <w:t>LogicalChannelConfig</w:t>
      </w:r>
      <w:proofErr w:type="spellEnd"/>
      <w:r w:rsidRPr="000F464D">
        <w:rPr>
          <w:rFonts w:eastAsia="SimSun"/>
          <w:lang w:eastAsia="zh-CN"/>
        </w:rPr>
        <w:t xml:space="preserve"> is used to configure the logical channel parameters.</w:t>
      </w:r>
    </w:p>
    <w:p w14:paraId="74F930CE" w14:textId="77777777" w:rsidR="00BA5F2F" w:rsidRPr="000F464D" w:rsidRDefault="00BA5F2F" w:rsidP="00BA5F2F">
      <w:pPr>
        <w:pStyle w:val="TH"/>
        <w:rPr>
          <w:rFonts w:eastAsia="SimSun"/>
          <w:lang w:eastAsia="zh-CN"/>
        </w:rPr>
      </w:pPr>
      <w:proofErr w:type="spellStart"/>
      <w:r w:rsidRPr="000F464D">
        <w:rPr>
          <w:i/>
        </w:rPr>
        <w:lastRenderedPageBreak/>
        <w:t>LogicalChannelConfig</w:t>
      </w:r>
      <w:proofErr w:type="spellEnd"/>
      <w:r w:rsidRPr="000F464D">
        <w:t xml:space="preserve"> information element</w:t>
      </w:r>
    </w:p>
    <w:p w14:paraId="16D2496C" w14:textId="77777777" w:rsidR="00BA5F2F" w:rsidRPr="000F464D" w:rsidRDefault="00BA5F2F" w:rsidP="00BA5F2F">
      <w:pPr>
        <w:pStyle w:val="PL"/>
        <w:rPr>
          <w:color w:val="808080"/>
        </w:rPr>
      </w:pPr>
      <w:r w:rsidRPr="000F464D">
        <w:rPr>
          <w:color w:val="808080"/>
        </w:rPr>
        <w:t>-- ASN1START</w:t>
      </w:r>
    </w:p>
    <w:p w14:paraId="1C576E02" w14:textId="77777777" w:rsidR="00BA5F2F" w:rsidRPr="000F464D" w:rsidRDefault="00BA5F2F" w:rsidP="00BA5F2F">
      <w:pPr>
        <w:pStyle w:val="PL"/>
        <w:rPr>
          <w:color w:val="808080"/>
        </w:rPr>
      </w:pPr>
      <w:r w:rsidRPr="000F464D">
        <w:rPr>
          <w:color w:val="808080"/>
        </w:rPr>
        <w:t>-- TAG-LOGICAL-CHANNEL-CONFIG-START</w:t>
      </w:r>
    </w:p>
    <w:p w14:paraId="6123F7ED" w14:textId="77777777" w:rsidR="00BA5F2F" w:rsidRPr="000F464D" w:rsidRDefault="00BA5F2F" w:rsidP="00BA5F2F">
      <w:pPr>
        <w:pStyle w:val="PL"/>
      </w:pPr>
    </w:p>
    <w:p w14:paraId="3BEB1797" w14:textId="77777777" w:rsidR="00BA5F2F" w:rsidRPr="000F464D" w:rsidRDefault="00BA5F2F" w:rsidP="00BA5F2F">
      <w:pPr>
        <w:pStyle w:val="PL"/>
      </w:pPr>
      <w:r w:rsidRPr="000F464D">
        <w:t>LogicalChannelConfig ::=</w:t>
      </w:r>
      <w:r w:rsidRPr="000F464D">
        <w:tab/>
      </w:r>
      <w:r w:rsidRPr="000F464D">
        <w:tab/>
      </w:r>
      <w:r w:rsidRPr="000F464D">
        <w:tab/>
      </w:r>
      <w:r w:rsidRPr="000F464D">
        <w:rPr>
          <w:color w:val="993366"/>
        </w:rPr>
        <w:t>SEQUENCE</w:t>
      </w:r>
      <w:r w:rsidRPr="000F464D">
        <w:t xml:space="preserve"> {</w:t>
      </w:r>
    </w:p>
    <w:p w14:paraId="44F4C330" w14:textId="77777777" w:rsidR="00BA5F2F" w:rsidRPr="000F464D" w:rsidRDefault="00BA5F2F" w:rsidP="00BA5F2F">
      <w:pPr>
        <w:pStyle w:val="PL"/>
      </w:pPr>
      <w:r w:rsidRPr="000F464D">
        <w:tab/>
        <w:t>ul-SpecificParameters</w:t>
      </w:r>
      <w:r w:rsidRPr="000F464D">
        <w:tab/>
      </w:r>
      <w:r w:rsidRPr="000F464D">
        <w:tab/>
      </w:r>
      <w:r w:rsidRPr="000F464D">
        <w:tab/>
      </w:r>
      <w:r w:rsidRPr="000F464D">
        <w:tab/>
      </w:r>
      <w:r w:rsidRPr="000F464D">
        <w:rPr>
          <w:color w:val="993366"/>
        </w:rPr>
        <w:t>SEQUENCE</w:t>
      </w:r>
      <w:r w:rsidRPr="000F464D">
        <w:t xml:space="preserve"> {</w:t>
      </w:r>
    </w:p>
    <w:p w14:paraId="7CF0DF47" w14:textId="77777777" w:rsidR="00BA5F2F" w:rsidRPr="000F464D" w:rsidRDefault="00BA5F2F" w:rsidP="00BA5F2F">
      <w:pPr>
        <w:pStyle w:val="PL"/>
      </w:pPr>
      <w:r w:rsidRPr="000F464D">
        <w:tab/>
      </w:r>
      <w:r w:rsidRPr="000F464D">
        <w:tab/>
        <w:t>priority</w:t>
      </w:r>
      <w:r w:rsidRPr="000F464D">
        <w:tab/>
      </w:r>
      <w:r w:rsidRPr="000F464D">
        <w:tab/>
      </w:r>
      <w:r w:rsidRPr="000F464D">
        <w:tab/>
      </w:r>
      <w:r w:rsidRPr="000F464D">
        <w:tab/>
      </w:r>
      <w:r w:rsidRPr="000F464D">
        <w:tab/>
      </w:r>
      <w:r w:rsidRPr="000F464D">
        <w:tab/>
      </w:r>
      <w:r w:rsidRPr="000F464D">
        <w:tab/>
      </w:r>
      <w:r w:rsidRPr="000F464D">
        <w:rPr>
          <w:color w:val="993366"/>
        </w:rPr>
        <w:t>INTEGER</w:t>
      </w:r>
      <w:r w:rsidRPr="000F464D">
        <w:t xml:space="preserve"> (1..16),</w:t>
      </w:r>
    </w:p>
    <w:p w14:paraId="3FB294A3" w14:textId="77777777" w:rsidR="00BA5F2F" w:rsidRPr="000F464D" w:rsidRDefault="00BA5F2F" w:rsidP="00BA5F2F">
      <w:pPr>
        <w:pStyle w:val="PL"/>
      </w:pPr>
      <w:r w:rsidRPr="000F464D">
        <w:tab/>
      </w:r>
      <w:r w:rsidRPr="000F464D">
        <w:tab/>
        <w:t>prioritisedBitRate</w:t>
      </w:r>
      <w:r w:rsidRPr="000F464D">
        <w:tab/>
      </w:r>
      <w:r w:rsidRPr="000F464D">
        <w:tab/>
      </w:r>
      <w:r w:rsidRPr="000F464D">
        <w:tab/>
      </w:r>
      <w:r w:rsidRPr="000F464D">
        <w:tab/>
      </w:r>
      <w:r w:rsidRPr="000F464D">
        <w:tab/>
      </w:r>
      <w:r w:rsidRPr="000F464D">
        <w:rPr>
          <w:color w:val="993366"/>
        </w:rPr>
        <w:t>ENUMERATED</w:t>
      </w:r>
      <w:r w:rsidRPr="000F464D">
        <w:t xml:space="preserve"> {kBps0, kBps8, kBps16, kBps32, kBps64, kBps128, kBps256, kBps512, </w:t>
      </w:r>
    </w:p>
    <w:p w14:paraId="40FD1625" w14:textId="77777777" w:rsidR="00BA5F2F" w:rsidRPr="000F464D" w:rsidRDefault="00BA5F2F" w:rsidP="00BA5F2F">
      <w:pPr>
        <w:pStyle w:val="PL"/>
      </w:pP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t>kBps1024, kBps2048, kBps4096, kBps8192, kBps16384, kBps32768, kBps65536, infinity},</w:t>
      </w:r>
    </w:p>
    <w:p w14:paraId="4847569E" w14:textId="77777777" w:rsidR="00BA5F2F" w:rsidRPr="000F464D" w:rsidRDefault="00BA5F2F" w:rsidP="00BA5F2F">
      <w:pPr>
        <w:pStyle w:val="PL"/>
      </w:pPr>
      <w:r w:rsidRPr="000F464D">
        <w:tab/>
      </w:r>
      <w:r w:rsidRPr="000F464D">
        <w:tab/>
        <w:t>bucketSizeDuration</w:t>
      </w:r>
      <w:r w:rsidRPr="000F464D">
        <w:tab/>
      </w:r>
      <w:r w:rsidRPr="000F464D">
        <w:tab/>
      </w:r>
      <w:r w:rsidRPr="000F464D">
        <w:tab/>
      </w:r>
      <w:r w:rsidRPr="000F464D">
        <w:tab/>
      </w:r>
      <w:r w:rsidRPr="000F464D">
        <w:tab/>
      </w:r>
      <w:r w:rsidRPr="000F464D">
        <w:rPr>
          <w:color w:val="993366"/>
        </w:rPr>
        <w:t>ENUMERATED</w:t>
      </w:r>
      <w:r w:rsidRPr="000F464D">
        <w:t xml:space="preserve"> {ms5, ms10, ms20, ms50, ms100, ms150, ms300, ms500, ms1000, </w:t>
      </w:r>
    </w:p>
    <w:p w14:paraId="73D2C8AE" w14:textId="77777777" w:rsidR="00BA5F2F" w:rsidRPr="000F464D" w:rsidRDefault="00BA5F2F" w:rsidP="00BA5F2F">
      <w:pPr>
        <w:pStyle w:val="PL"/>
      </w:pP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t>spare7, spare6, spare5, spare4, spare3,spare2, spare1},</w:t>
      </w:r>
    </w:p>
    <w:p w14:paraId="7869C0E1" w14:textId="77777777" w:rsidR="00BA5F2F" w:rsidRPr="000F464D" w:rsidRDefault="00BA5F2F" w:rsidP="00BA5F2F">
      <w:pPr>
        <w:pStyle w:val="PL"/>
      </w:pPr>
    </w:p>
    <w:p w14:paraId="0C1979BE" w14:textId="77777777" w:rsidR="00BA5F2F" w:rsidRPr="000F464D" w:rsidRDefault="00BA5F2F" w:rsidP="00BA5F2F">
      <w:pPr>
        <w:pStyle w:val="PL"/>
        <w:rPr>
          <w:color w:val="808080"/>
          <w:lang w:eastAsia="ko-KR"/>
        </w:rPr>
      </w:pPr>
      <w:r w:rsidRPr="000F464D">
        <w:rPr>
          <w:lang w:eastAsia="ko-KR"/>
        </w:rPr>
        <w:tab/>
      </w:r>
      <w:r w:rsidRPr="000F464D">
        <w:rPr>
          <w:lang w:eastAsia="ko-KR"/>
        </w:rPr>
        <w:tab/>
        <w:t>allowedServingCells</w:t>
      </w:r>
      <w:r w:rsidRPr="000F464D">
        <w:rPr>
          <w:lang w:eastAsia="ko-KR"/>
        </w:rPr>
        <w:tab/>
      </w:r>
      <w:r w:rsidRPr="000F464D">
        <w:rPr>
          <w:lang w:eastAsia="ko-KR"/>
        </w:rPr>
        <w:tab/>
      </w:r>
      <w:r w:rsidRPr="000F464D">
        <w:rPr>
          <w:lang w:eastAsia="ko-KR"/>
        </w:rPr>
        <w:tab/>
      </w:r>
      <w:r w:rsidRPr="000F464D">
        <w:rPr>
          <w:lang w:eastAsia="ko-KR"/>
        </w:rPr>
        <w:tab/>
      </w:r>
      <w:r w:rsidRPr="000F464D">
        <w:rPr>
          <w:lang w:eastAsia="ko-KR"/>
        </w:rPr>
        <w:tab/>
      </w:r>
      <w:r w:rsidRPr="000F464D">
        <w:rPr>
          <w:color w:val="993366"/>
          <w:lang w:eastAsia="ko-KR"/>
        </w:rPr>
        <w:t>SEQUENCE</w:t>
      </w:r>
      <w:r w:rsidRPr="000F464D">
        <w:rPr>
          <w:lang w:eastAsia="ko-KR"/>
        </w:rPr>
        <w:t xml:space="preserve"> (</w:t>
      </w:r>
      <w:r w:rsidRPr="000F464D">
        <w:rPr>
          <w:color w:val="993366"/>
          <w:lang w:eastAsia="ko-KR"/>
        </w:rPr>
        <w:t>SIZE</w:t>
      </w:r>
      <w:r w:rsidRPr="000F464D">
        <w:rPr>
          <w:lang w:eastAsia="ko-KR"/>
        </w:rPr>
        <w:t xml:space="preserve"> (1..maxNrofServingCells-1))</w:t>
      </w:r>
      <w:r w:rsidRPr="000F464D">
        <w:rPr>
          <w:color w:val="993366"/>
          <w:lang w:eastAsia="ko-KR"/>
        </w:rPr>
        <w:t xml:space="preserve"> OF</w:t>
      </w:r>
      <w:r w:rsidRPr="000F464D">
        <w:rPr>
          <w:lang w:eastAsia="ko-KR"/>
        </w:rPr>
        <w:t xml:space="preserve"> ServCellIndex</w:t>
      </w:r>
      <w:r w:rsidRPr="000F464D">
        <w:rPr>
          <w:lang w:eastAsia="ko-KR"/>
        </w:rPr>
        <w:tab/>
      </w:r>
      <w:r w:rsidRPr="000F464D">
        <w:rPr>
          <w:lang w:eastAsia="ko-KR"/>
        </w:rPr>
        <w:tab/>
      </w:r>
      <w:r w:rsidRPr="000F464D">
        <w:rPr>
          <w:lang w:eastAsia="ko-KR"/>
        </w:rPr>
        <w:tab/>
      </w:r>
      <w:r w:rsidRPr="000F464D">
        <w:rPr>
          <w:lang w:eastAsia="ko-KR"/>
        </w:rPr>
        <w:tab/>
      </w:r>
      <w:r w:rsidRPr="000F464D">
        <w:rPr>
          <w:lang w:eastAsia="ko-KR"/>
        </w:rPr>
        <w:tab/>
      </w:r>
      <w:r w:rsidRPr="000F464D">
        <w:rPr>
          <w:color w:val="993366"/>
          <w:lang w:eastAsia="ko-KR"/>
        </w:rPr>
        <w:t>OPTIONAL</w:t>
      </w:r>
      <w:r w:rsidRPr="000F464D">
        <w:rPr>
          <w:lang w:eastAsia="ko-KR"/>
        </w:rPr>
        <w:t>,</w:t>
      </w:r>
      <w:r w:rsidRPr="000F464D">
        <w:rPr>
          <w:lang w:eastAsia="ko-KR"/>
        </w:rPr>
        <w:tab/>
      </w:r>
      <w:r w:rsidRPr="000F464D">
        <w:rPr>
          <w:color w:val="808080"/>
          <w:lang w:eastAsia="ko-KR"/>
        </w:rPr>
        <w:t>-- Need R</w:t>
      </w:r>
    </w:p>
    <w:p w14:paraId="48602732" w14:textId="77777777" w:rsidR="00BA5F2F" w:rsidRPr="000F464D" w:rsidRDefault="00BA5F2F" w:rsidP="00BA5F2F">
      <w:pPr>
        <w:pStyle w:val="PL"/>
        <w:rPr>
          <w:color w:val="808080"/>
        </w:rPr>
      </w:pPr>
      <w:r w:rsidRPr="000F464D">
        <w:tab/>
      </w:r>
      <w:r w:rsidRPr="000F464D">
        <w:tab/>
        <w:t>allowedSCS-List</w:t>
      </w:r>
      <w:r w:rsidRPr="000F464D">
        <w:tab/>
      </w:r>
      <w:r w:rsidRPr="000F464D">
        <w:tab/>
      </w:r>
      <w:r w:rsidRPr="000F464D">
        <w:tab/>
      </w:r>
      <w:r w:rsidRPr="000F464D">
        <w:tab/>
      </w:r>
      <w:r w:rsidRPr="000F464D">
        <w:tab/>
      </w:r>
      <w:r w:rsidRPr="000F464D">
        <w:tab/>
      </w:r>
      <w:r w:rsidRPr="000F464D">
        <w:rPr>
          <w:color w:val="993366"/>
        </w:rPr>
        <w:t>SEQUENCE</w:t>
      </w:r>
      <w:r w:rsidRPr="000F464D">
        <w:t xml:space="preserve"> (</w:t>
      </w:r>
      <w:r w:rsidRPr="000F464D">
        <w:rPr>
          <w:color w:val="993366"/>
        </w:rPr>
        <w:t>SIZE</w:t>
      </w:r>
      <w:r w:rsidRPr="000F464D">
        <w:t xml:space="preserve"> (1..maxSCSs))</w:t>
      </w:r>
      <w:r w:rsidRPr="000F464D">
        <w:rPr>
          <w:color w:val="993366"/>
        </w:rPr>
        <w:t xml:space="preserve"> OF</w:t>
      </w:r>
      <w:r w:rsidRPr="000F464D">
        <w:t xml:space="preserve"> SubcarrierSpacing</w:t>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R</w:t>
      </w:r>
    </w:p>
    <w:p w14:paraId="2BCC7358" w14:textId="77777777" w:rsidR="00BA5F2F" w:rsidRPr="000F464D" w:rsidRDefault="00BA5F2F" w:rsidP="00BA5F2F">
      <w:pPr>
        <w:pStyle w:val="PL"/>
      </w:pPr>
      <w:r w:rsidRPr="000F464D">
        <w:tab/>
      </w:r>
      <w:r w:rsidRPr="000F464D">
        <w:tab/>
        <w:t>maxPUSCH-Duration</w:t>
      </w:r>
      <w:r w:rsidRPr="000F464D">
        <w:tab/>
      </w:r>
      <w:r w:rsidRPr="000F464D">
        <w:tab/>
      </w:r>
      <w:r w:rsidRPr="000F464D">
        <w:tab/>
      </w:r>
      <w:r w:rsidRPr="000F464D">
        <w:tab/>
      </w:r>
      <w:r w:rsidRPr="000F464D">
        <w:tab/>
      </w:r>
      <w:r w:rsidRPr="000F464D">
        <w:rPr>
          <w:color w:val="993366"/>
        </w:rPr>
        <w:t>ENUMERATED</w:t>
      </w:r>
      <w:r w:rsidRPr="000F464D">
        <w:t xml:space="preserve"> { ms0p02, ms0p04, ms0p0625, ms0p125, ms0p25, ms0p5, spare2, spare1 }</w:t>
      </w:r>
    </w:p>
    <w:p w14:paraId="5D71CA10" w14:textId="77777777" w:rsidR="00BA5F2F" w:rsidRPr="000F464D" w:rsidRDefault="00BA5F2F" w:rsidP="00BA5F2F">
      <w:pPr>
        <w:pStyle w:val="PL"/>
        <w:rPr>
          <w:color w:val="808080"/>
        </w:rPr>
      </w:pP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R</w:t>
      </w:r>
    </w:p>
    <w:p w14:paraId="7161B282" w14:textId="77777777" w:rsidR="00BA5F2F" w:rsidRPr="000F464D" w:rsidRDefault="00BA5F2F" w:rsidP="00BA5F2F">
      <w:pPr>
        <w:pStyle w:val="PL"/>
        <w:rPr>
          <w:color w:val="808080"/>
        </w:rPr>
      </w:pPr>
      <w:r w:rsidRPr="000F464D">
        <w:tab/>
      </w:r>
      <w:r w:rsidRPr="000F464D">
        <w:tab/>
        <w:t>configuredGrantType1Allowed</w:t>
      </w:r>
      <w:r w:rsidRPr="000F464D">
        <w:tab/>
      </w:r>
      <w:r w:rsidRPr="000F464D">
        <w:tab/>
      </w:r>
      <w:r w:rsidRPr="000F464D">
        <w:tab/>
      </w:r>
      <w:r w:rsidRPr="000F464D">
        <w:rPr>
          <w:color w:val="993366"/>
        </w:rPr>
        <w:t>ENUMERATED</w:t>
      </w:r>
      <w:r w:rsidRPr="000F464D">
        <w:t xml:space="preserve"> {true}</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R</w:t>
      </w:r>
    </w:p>
    <w:p w14:paraId="4C0A183E" w14:textId="77777777" w:rsidR="00BA5F2F" w:rsidRPr="000F464D" w:rsidRDefault="00BA5F2F" w:rsidP="00BA5F2F">
      <w:pPr>
        <w:pStyle w:val="PL"/>
      </w:pPr>
    </w:p>
    <w:p w14:paraId="3A50D578" w14:textId="77777777" w:rsidR="00BA5F2F" w:rsidRPr="000F464D" w:rsidRDefault="00BA5F2F" w:rsidP="00BA5F2F">
      <w:pPr>
        <w:pStyle w:val="PL"/>
        <w:rPr>
          <w:color w:val="808080"/>
        </w:rPr>
      </w:pPr>
      <w:r w:rsidRPr="000F464D">
        <w:tab/>
      </w:r>
      <w:r w:rsidRPr="000F464D">
        <w:tab/>
        <w:t>logicalChannelGroup</w:t>
      </w:r>
      <w:r w:rsidRPr="000F464D">
        <w:tab/>
      </w:r>
      <w:r w:rsidRPr="000F464D">
        <w:tab/>
      </w:r>
      <w:r w:rsidRPr="000F464D">
        <w:tab/>
      </w:r>
      <w:r w:rsidRPr="000F464D">
        <w:tab/>
      </w:r>
      <w:r w:rsidRPr="000F464D">
        <w:tab/>
      </w:r>
      <w:r w:rsidRPr="000F464D">
        <w:rPr>
          <w:color w:val="993366"/>
        </w:rPr>
        <w:t>INTEGER</w:t>
      </w:r>
      <w:r w:rsidRPr="000F464D">
        <w:t xml:space="preserve"> (0..maxLCG-ID)</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 xml:space="preserve">, </w:t>
      </w:r>
      <w:r w:rsidRPr="000F464D">
        <w:tab/>
      </w:r>
      <w:r w:rsidRPr="000F464D">
        <w:rPr>
          <w:color w:val="808080"/>
        </w:rPr>
        <w:t>-- Need R</w:t>
      </w:r>
    </w:p>
    <w:p w14:paraId="4A1A395B" w14:textId="77777777" w:rsidR="00BA5F2F" w:rsidRPr="000F464D" w:rsidRDefault="00BA5F2F" w:rsidP="00BA5F2F">
      <w:pPr>
        <w:pStyle w:val="PL"/>
        <w:rPr>
          <w:color w:val="808080"/>
        </w:rPr>
      </w:pPr>
      <w:r w:rsidRPr="000F464D">
        <w:tab/>
      </w:r>
      <w:r w:rsidRPr="000F464D">
        <w:tab/>
        <w:t>schedulingRequestID</w:t>
      </w:r>
      <w:r w:rsidRPr="000F464D">
        <w:tab/>
      </w:r>
      <w:r w:rsidRPr="000F464D">
        <w:tab/>
      </w:r>
      <w:r w:rsidRPr="000F464D">
        <w:tab/>
      </w:r>
      <w:r w:rsidRPr="000F464D">
        <w:tab/>
      </w:r>
      <w:r w:rsidRPr="000F464D">
        <w:tab/>
        <w:t>SchedulingRequestId</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R</w:t>
      </w:r>
    </w:p>
    <w:p w14:paraId="6B172CF3" w14:textId="77777777" w:rsidR="00BA5F2F" w:rsidRPr="000F464D" w:rsidRDefault="00BA5F2F" w:rsidP="00BA5F2F">
      <w:pPr>
        <w:pStyle w:val="PL"/>
      </w:pPr>
      <w:r w:rsidRPr="000F464D">
        <w:tab/>
      </w:r>
      <w:r w:rsidRPr="000F464D">
        <w:tab/>
        <w:t>logicalChannelSR-Mask</w:t>
      </w:r>
      <w:r w:rsidRPr="000F464D">
        <w:tab/>
      </w:r>
      <w:r w:rsidRPr="000F464D">
        <w:tab/>
      </w:r>
      <w:r w:rsidRPr="000F464D">
        <w:tab/>
      </w:r>
      <w:r w:rsidRPr="000F464D">
        <w:tab/>
      </w:r>
      <w:r w:rsidRPr="000F464D">
        <w:rPr>
          <w:color w:val="993366"/>
        </w:rPr>
        <w:t>BOOLEAN</w:t>
      </w:r>
      <w:r w:rsidRPr="000F464D">
        <w:t>,</w:t>
      </w:r>
    </w:p>
    <w:p w14:paraId="73245EC2" w14:textId="77777777" w:rsidR="00BA5F2F" w:rsidRDefault="00BA5F2F" w:rsidP="00BA5F2F">
      <w:pPr>
        <w:pStyle w:val="PL"/>
        <w:rPr>
          <w:ins w:id="18" w:author="Benoist" w:date="2018-06-20T17:23:00Z"/>
          <w:color w:val="993366"/>
        </w:rPr>
      </w:pPr>
      <w:r w:rsidRPr="000F464D">
        <w:tab/>
      </w:r>
      <w:r w:rsidRPr="000F464D">
        <w:tab/>
        <w:t>logicalChannelSR-DelayTimerApplied</w:t>
      </w:r>
      <w:r w:rsidRPr="000F464D">
        <w:tab/>
      </w:r>
      <w:r w:rsidRPr="000F464D">
        <w:rPr>
          <w:color w:val="993366"/>
        </w:rPr>
        <w:t>BOOLEAN,</w:t>
      </w:r>
    </w:p>
    <w:p w14:paraId="47FDEEF1" w14:textId="77777777" w:rsidR="00BA5F2F" w:rsidRPr="000F464D" w:rsidRDefault="00BA5F2F" w:rsidP="00BA5F2F">
      <w:pPr>
        <w:pStyle w:val="PL"/>
        <w:rPr>
          <w:ins w:id="19" w:author="Benoist" w:date="2018-06-21T20:05:00Z"/>
          <w:color w:val="993366"/>
        </w:rPr>
      </w:pPr>
      <w:ins w:id="20" w:author="Benoist" w:date="2018-06-21T20:05:00Z">
        <w:r>
          <w:rPr>
            <w:color w:val="993366"/>
          </w:rPr>
          <w:tab/>
        </w:r>
        <w:r>
          <w:rPr>
            <w:color w:val="993366"/>
          </w:rPr>
          <w:tab/>
          <w:t>lonngBSRenabled</w:t>
        </w:r>
        <w:r>
          <w:rPr>
            <w:color w:val="993366"/>
          </w:rPr>
          <w:tab/>
        </w:r>
        <w:r>
          <w:rPr>
            <w:color w:val="993366"/>
          </w:rPr>
          <w:tab/>
        </w:r>
        <w:r>
          <w:rPr>
            <w:color w:val="993366"/>
          </w:rPr>
          <w:tab/>
        </w:r>
        <w:r>
          <w:rPr>
            <w:color w:val="993366"/>
          </w:rPr>
          <w:tab/>
        </w:r>
        <w:r>
          <w:rPr>
            <w:color w:val="993366"/>
          </w:rPr>
          <w:tab/>
        </w:r>
        <w:r>
          <w:rPr>
            <w:color w:val="993366"/>
          </w:rPr>
          <w:tab/>
          <w:t>BOOLEAN,</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rPr>
            <w:color w:val="993366"/>
          </w:rPr>
          <w:tab/>
          <w:t>-- NEED R</w:t>
        </w:r>
      </w:ins>
    </w:p>
    <w:p w14:paraId="55543BAD" w14:textId="4F6680DD" w:rsidR="00BA5F2F" w:rsidRDefault="00BA5F2F" w:rsidP="00BA5F2F">
      <w:pPr>
        <w:pStyle w:val="PL"/>
        <w:rPr>
          <w:ins w:id="21" w:author="Benoist" w:date="2018-06-21T20:05:00Z"/>
        </w:rPr>
      </w:pPr>
      <w:r w:rsidRPr="000F464D">
        <w:tab/>
      </w:r>
      <w:r w:rsidRPr="000F464D">
        <w:tab/>
        <w:t>...</w:t>
      </w:r>
    </w:p>
    <w:p w14:paraId="76128DC9" w14:textId="77777777" w:rsidR="00BA5F2F" w:rsidRPr="000F464D" w:rsidRDefault="00BA5F2F" w:rsidP="00BA5F2F">
      <w:pPr>
        <w:pStyle w:val="PL"/>
        <w:rPr>
          <w:color w:val="808080"/>
        </w:rPr>
      </w:pPr>
      <w:r w:rsidRPr="000F464D">
        <w:tab/>
        <w:t>}</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Cond UL</w:t>
      </w:r>
    </w:p>
    <w:p w14:paraId="40D66197" w14:textId="77777777" w:rsidR="00BA5F2F" w:rsidRPr="000F464D" w:rsidRDefault="00BA5F2F" w:rsidP="00BA5F2F">
      <w:pPr>
        <w:pStyle w:val="PL"/>
      </w:pPr>
    </w:p>
    <w:p w14:paraId="7B6AA436" w14:textId="77777777" w:rsidR="00BA5F2F" w:rsidRPr="000F464D" w:rsidRDefault="00BA5F2F" w:rsidP="00BA5F2F">
      <w:pPr>
        <w:pStyle w:val="PL"/>
      </w:pPr>
      <w:r w:rsidRPr="000F464D">
        <w:tab/>
        <w:t>...</w:t>
      </w:r>
    </w:p>
    <w:p w14:paraId="452A9AF6" w14:textId="77777777" w:rsidR="00BA5F2F" w:rsidRPr="000F464D" w:rsidRDefault="00BA5F2F" w:rsidP="00BA5F2F">
      <w:pPr>
        <w:pStyle w:val="PL"/>
      </w:pPr>
      <w:r w:rsidRPr="000F464D">
        <w:t>}</w:t>
      </w:r>
    </w:p>
    <w:p w14:paraId="0E87A636" w14:textId="77777777" w:rsidR="00BA5F2F" w:rsidRPr="000F464D" w:rsidRDefault="00BA5F2F" w:rsidP="00BA5F2F">
      <w:pPr>
        <w:pStyle w:val="PL"/>
      </w:pPr>
    </w:p>
    <w:p w14:paraId="05002D1A" w14:textId="77777777" w:rsidR="00BA5F2F" w:rsidRPr="000F464D" w:rsidRDefault="00BA5F2F" w:rsidP="00BA5F2F">
      <w:pPr>
        <w:pStyle w:val="PL"/>
        <w:rPr>
          <w:color w:val="808080"/>
        </w:rPr>
      </w:pPr>
      <w:r w:rsidRPr="000F464D">
        <w:rPr>
          <w:color w:val="808080"/>
        </w:rPr>
        <w:t>-- TAG-LOGICAL-CHANNEL-CONFIG-STOP</w:t>
      </w:r>
    </w:p>
    <w:p w14:paraId="72CEFCDC" w14:textId="77777777" w:rsidR="00BA5F2F" w:rsidRPr="000F464D" w:rsidRDefault="00BA5F2F" w:rsidP="00BA5F2F">
      <w:pPr>
        <w:pStyle w:val="PL"/>
        <w:rPr>
          <w:color w:val="808080"/>
        </w:rPr>
      </w:pPr>
      <w:r w:rsidRPr="000F464D">
        <w:rPr>
          <w:color w:val="808080"/>
        </w:rPr>
        <w:t>-- ASN1STOP</w:t>
      </w:r>
    </w:p>
    <w:p w14:paraId="09C76987" w14:textId="77777777" w:rsidR="00BA5F2F" w:rsidRPr="000F464D" w:rsidRDefault="00BA5F2F" w:rsidP="00BA5F2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5F2F" w:rsidRPr="000F464D" w14:paraId="184212D1" w14:textId="77777777" w:rsidTr="00310A14">
        <w:tc>
          <w:tcPr>
            <w:tcW w:w="14173" w:type="dxa"/>
          </w:tcPr>
          <w:p w14:paraId="42281F35" w14:textId="77777777" w:rsidR="00BA5F2F" w:rsidRPr="000F464D" w:rsidRDefault="00BA5F2F" w:rsidP="00310A14">
            <w:pPr>
              <w:pStyle w:val="TAH"/>
              <w:rPr>
                <w:lang w:eastAsia="ja-JP"/>
              </w:rPr>
            </w:pPr>
            <w:proofErr w:type="spellStart"/>
            <w:r w:rsidRPr="000F464D">
              <w:rPr>
                <w:i/>
                <w:lang w:eastAsia="ja-JP"/>
              </w:rPr>
              <w:lastRenderedPageBreak/>
              <w:t>LogicalChannelConfig</w:t>
            </w:r>
            <w:proofErr w:type="spellEnd"/>
            <w:r w:rsidRPr="000F464D">
              <w:rPr>
                <w:i/>
                <w:lang w:eastAsia="ja-JP"/>
              </w:rPr>
              <w:t xml:space="preserve"> field descriptions</w:t>
            </w:r>
          </w:p>
        </w:tc>
      </w:tr>
      <w:tr w:rsidR="00BA5F2F" w:rsidRPr="000F464D" w14:paraId="7809FED7" w14:textId="77777777" w:rsidTr="00310A14">
        <w:tc>
          <w:tcPr>
            <w:tcW w:w="14173" w:type="dxa"/>
          </w:tcPr>
          <w:p w14:paraId="39D8983E" w14:textId="77777777" w:rsidR="00BA5F2F" w:rsidRPr="000F464D" w:rsidRDefault="00BA5F2F" w:rsidP="00310A14">
            <w:pPr>
              <w:pStyle w:val="TAL"/>
              <w:rPr>
                <w:b/>
                <w:i/>
                <w:lang w:eastAsia="en-GB"/>
              </w:rPr>
            </w:pPr>
            <w:proofErr w:type="spellStart"/>
            <w:r w:rsidRPr="000F464D">
              <w:rPr>
                <w:b/>
                <w:i/>
                <w:lang w:eastAsia="en-GB"/>
              </w:rPr>
              <w:t>allowedSCS</w:t>
            </w:r>
            <w:proofErr w:type="spellEnd"/>
            <w:r w:rsidRPr="000F464D">
              <w:rPr>
                <w:b/>
                <w:i/>
                <w:lang w:eastAsia="en-GB"/>
              </w:rPr>
              <w:t>-List</w:t>
            </w:r>
          </w:p>
          <w:p w14:paraId="455564D4" w14:textId="77777777" w:rsidR="00BA5F2F" w:rsidRPr="000F464D" w:rsidRDefault="00BA5F2F" w:rsidP="00310A14">
            <w:pPr>
              <w:pStyle w:val="TAL"/>
              <w:rPr>
                <w:b/>
                <w:i/>
                <w:lang w:eastAsia="ja-JP"/>
              </w:rPr>
            </w:pPr>
            <w:r w:rsidRPr="000F464D">
              <w:rPr>
                <w:lang w:eastAsia="en-GB"/>
              </w:rPr>
              <w:t xml:space="preserve">If present, UL MAC </w:t>
            </w:r>
            <w:r w:rsidRPr="000F464D">
              <w:rPr>
                <w:rFonts w:eastAsia="Yu Mincho"/>
                <w:lang w:eastAsia="ja-JP"/>
              </w:rPr>
              <w:t>S</w:t>
            </w:r>
            <w:r w:rsidRPr="000F464D">
              <w:rPr>
                <w:lang w:eastAsia="en-GB"/>
              </w:rPr>
              <w:t xml:space="preserve">DUs from this logical channel can only be mapped to the indicated numerology. Otherwise, UL MAC </w:t>
            </w:r>
            <w:r w:rsidRPr="000F464D">
              <w:rPr>
                <w:rFonts w:eastAsia="Yu Mincho"/>
                <w:lang w:eastAsia="ja-JP"/>
              </w:rPr>
              <w:t>S</w:t>
            </w:r>
            <w:r w:rsidRPr="000F464D">
              <w:rPr>
                <w:lang w:eastAsia="en-GB"/>
              </w:rPr>
              <w:t>DUs from this logical channel can be mapped to any configured numerology. Corresponds to '</w:t>
            </w:r>
            <w:proofErr w:type="spellStart"/>
            <w:r w:rsidRPr="000F464D">
              <w:rPr>
                <w:lang w:eastAsia="en-GB"/>
              </w:rPr>
              <w:t>allowedSCS</w:t>
            </w:r>
            <w:proofErr w:type="spellEnd"/>
            <w:r w:rsidRPr="000F464D">
              <w:rPr>
                <w:lang w:eastAsia="en-GB"/>
              </w:rPr>
              <w:t>-List' as specified in TS 38.321 [3].</w:t>
            </w:r>
          </w:p>
        </w:tc>
      </w:tr>
      <w:tr w:rsidR="00BA5F2F" w:rsidRPr="000F464D" w14:paraId="7252F20F" w14:textId="77777777" w:rsidTr="00310A14">
        <w:tc>
          <w:tcPr>
            <w:tcW w:w="14173" w:type="dxa"/>
          </w:tcPr>
          <w:p w14:paraId="3282788A" w14:textId="77777777" w:rsidR="00BA5F2F" w:rsidRPr="000F464D" w:rsidRDefault="00BA5F2F" w:rsidP="00310A14">
            <w:pPr>
              <w:pStyle w:val="TAL"/>
              <w:rPr>
                <w:b/>
                <w:i/>
                <w:lang w:eastAsia="ja-JP"/>
              </w:rPr>
            </w:pPr>
            <w:r w:rsidRPr="000F464D">
              <w:rPr>
                <w:b/>
                <w:i/>
                <w:lang w:eastAsia="ja-JP"/>
              </w:rPr>
              <w:t>allowedServingCells</w:t>
            </w:r>
          </w:p>
          <w:p w14:paraId="5257187A" w14:textId="77777777" w:rsidR="00BA5F2F" w:rsidRPr="000F464D" w:rsidRDefault="00BA5F2F" w:rsidP="00310A14">
            <w:pPr>
              <w:pStyle w:val="TAL"/>
              <w:rPr>
                <w:lang w:eastAsia="ja-JP"/>
              </w:rPr>
            </w:pPr>
            <w:r w:rsidRPr="000F464D">
              <w:rPr>
                <w:lang w:eastAsia="ja-JP"/>
              </w:rPr>
              <w:t xml:space="preserve">If present, </w:t>
            </w:r>
            <w:r w:rsidRPr="000F464D">
              <w:rPr>
                <w:rFonts w:eastAsia="Yu Mincho"/>
                <w:lang w:eastAsia="ja-JP"/>
              </w:rPr>
              <w:t>UL MAC S</w:t>
            </w:r>
            <w:r w:rsidRPr="000F464D">
              <w:rPr>
                <w:lang w:eastAsia="ja-JP"/>
              </w:rPr>
              <w:t xml:space="preserve">DUs </w:t>
            </w:r>
            <w:r w:rsidRPr="000F464D">
              <w:rPr>
                <w:rFonts w:eastAsia="Yu Mincho"/>
                <w:lang w:eastAsia="ja-JP"/>
              </w:rPr>
              <w:t>from</w:t>
            </w:r>
            <w:r w:rsidRPr="000F464D">
              <w:rPr>
                <w:lang w:eastAsia="ja-JP"/>
              </w:rPr>
              <w:t xml:space="preserve"> this logical channel </w:t>
            </w:r>
            <w:r w:rsidRPr="000F464D">
              <w:rPr>
                <w:rFonts w:eastAsia="Yu Mincho"/>
                <w:lang w:eastAsia="ja-JP"/>
              </w:rPr>
              <w:t xml:space="preserve">can </w:t>
            </w:r>
            <w:r w:rsidRPr="000F464D">
              <w:rPr>
                <w:lang w:eastAsia="ja-JP"/>
              </w:rPr>
              <w:t xml:space="preserve">only </w:t>
            </w:r>
            <w:r w:rsidRPr="000F464D">
              <w:rPr>
                <w:rFonts w:eastAsia="Yu Mincho"/>
                <w:lang w:eastAsia="ja-JP"/>
              </w:rPr>
              <w:t xml:space="preserve">be mapped </w:t>
            </w:r>
            <w:r w:rsidRPr="000F464D">
              <w:rPr>
                <w:lang w:eastAsia="ja-JP"/>
              </w:rPr>
              <w:t xml:space="preserve">to the serving cells indicated in this list. Otherwise, </w:t>
            </w:r>
            <w:r w:rsidRPr="000F464D">
              <w:rPr>
                <w:rFonts w:eastAsia="Yu Mincho"/>
                <w:lang w:eastAsia="ja-JP"/>
              </w:rPr>
              <w:t>UL MAC S</w:t>
            </w:r>
            <w:r w:rsidRPr="000F464D">
              <w:rPr>
                <w:lang w:eastAsia="ja-JP"/>
              </w:rPr>
              <w:t xml:space="preserve">DUs </w:t>
            </w:r>
            <w:r w:rsidRPr="000F464D">
              <w:rPr>
                <w:rFonts w:eastAsia="Yu Mincho"/>
                <w:lang w:eastAsia="ja-JP"/>
              </w:rPr>
              <w:t>from</w:t>
            </w:r>
            <w:r w:rsidRPr="000F464D">
              <w:rPr>
                <w:lang w:eastAsia="ja-JP"/>
              </w:rPr>
              <w:t xml:space="preserve"> this logical channel </w:t>
            </w:r>
            <w:r w:rsidRPr="000F464D">
              <w:rPr>
                <w:rFonts w:eastAsia="Yu Mincho"/>
                <w:lang w:eastAsia="ja-JP"/>
              </w:rPr>
              <w:t xml:space="preserve">can be mapped </w:t>
            </w:r>
            <w:r w:rsidRPr="000F464D">
              <w:rPr>
                <w:lang w:eastAsia="ja-JP"/>
              </w:rPr>
              <w:t>to any configured serving cell of this cell group. Corresponds to 'allowedServingCells' in TS 38.321 [3].</w:t>
            </w:r>
          </w:p>
        </w:tc>
      </w:tr>
      <w:tr w:rsidR="00BA5F2F" w:rsidRPr="000F464D" w14:paraId="24215708" w14:textId="77777777" w:rsidTr="00310A14">
        <w:tc>
          <w:tcPr>
            <w:tcW w:w="14173" w:type="dxa"/>
          </w:tcPr>
          <w:p w14:paraId="731D1F4F" w14:textId="77777777" w:rsidR="00BA5F2F" w:rsidRPr="000F464D" w:rsidRDefault="00BA5F2F" w:rsidP="00310A14">
            <w:pPr>
              <w:pStyle w:val="TAL"/>
              <w:rPr>
                <w:b/>
                <w:i/>
                <w:lang w:eastAsia="ja-JP"/>
              </w:rPr>
            </w:pPr>
            <w:r w:rsidRPr="000F464D">
              <w:rPr>
                <w:b/>
                <w:i/>
                <w:lang w:eastAsia="ja-JP"/>
              </w:rPr>
              <w:t>bucketSizeDuration</w:t>
            </w:r>
          </w:p>
          <w:p w14:paraId="3F470F43" w14:textId="77777777" w:rsidR="00BA5F2F" w:rsidRPr="000F464D" w:rsidRDefault="00BA5F2F" w:rsidP="00310A14">
            <w:pPr>
              <w:pStyle w:val="TAL"/>
              <w:rPr>
                <w:b/>
                <w:i/>
                <w:lang w:eastAsia="en-GB"/>
              </w:rPr>
            </w:pPr>
            <w:r w:rsidRPr="000F464D">
              <w:rPr>
                <w:iCs/>
                <w:lang w:eastAsia="en-GB"/>
              </w:rPr>
              <w:t>Value in ms. ms5 corresponds to 5ms, ms10 corresponds to 10ms, and so on.</w:t>
            </w:r>
          </w:p>
        </w:tc>
      </w:tr>
      <w:tr w:rsidR="00BA5F2F" w:rsidRPr="000F464D" w14:paraId="13413F19" w14:textId="77777777" w:rsidTr="00310A14">
        <w:tc>
          <w:tcPr>
            <w:tcW w:w="14173" w:type="dxa"/>
          </w:tcPr>
          <w:p w14:paraId="2E1491A5" w14:textId="77777777" w:rsidR="00BA5F2F" w:rsidRPr="000F464D" w:rsidRDefault="00BA5F2F" w:rsidP="00310A14">
            <w:pPr>
              <w:pStyle w:val="TAL"/>
              <w:rPr>
                <w:b/>
                <w:i/>
                <w:lang w:eastAsia="ja-JP"/>
              </w:rPr>
            </w:pPr>
            <w:r w:rsidRPr="000F464D">
              <w:rPr>
                <w:b/>
                <w:i/>
                <w:lang w:eastAsia="ja-JP"/>
              </w:rPr>
              <w:t>configuredGrantType1Allowed</w:t>
            </w:r>
          </w:p>
          <w:p w14:paraId="66242235" w14:textId="77777777" w:rsidR="00BA5F2F" w:rsidRPr="000F464D" w:rsidRDefault="00BA5F2F" w:rsidP="00310A14">
            <w:pPr>
              <w:pStyle w:val="TAL"/>
              <w:rPr>
                <w:lang w:eastAsia="ja-JP"/>
              </w:rPr>
            </w:pPr>
            <w:r w:rsidRPr="000F464D">
              <w:rPr>
                <w:lang w:eastAsia="ja-JP"/>
              </w:rPr>
              <w:t xml:space="preserve">If present, UL MAC </w:t>
            </w:r>
            <w:r w:rsidRPr="000F464D">
              <w:rPr>
                <w:rFonts w:eastAsia="Yu Mincho"/>
                <w:lang w:eastAsia="ja-JP"/>
              </w:rPr>
              <w:t>S</w:t>
            </w:r>
            <w:r w:rsidRPr="000F464D">
              <w:rPr>
                <w:lang w:eastAsia="ja-JP"/>
              </w:rPr>
              <w:t xml:space="preserve">DUs from this logical channel </w:t>
            </w:r>
            <w:r w:rsidRPr="000F464D">
              <w:rPr>
                <w:rFonts w:eastAsia="Yu Mincho"/>
                <w:lang w:eastAsia="ja-JP"/>
              </w:rPr>
              <w:t xml:space="preserve">can </w:t>
            </w:r>
            <w:r w:rsidRPr="000F464D">
              <w:rPr>
                <w:lang w:eastAsia="ja-JP"/>
              </w:rPr>
              <w:t>be transmitted on a configured grant type 1. Corresponds to 'configuredGrantType1Allowed' in TS 38.321 [3].</w:t>
            </w:r>
          </w:p>
        </w:tc>
      </w:tr>
      <w:tr w:rsidR="00BA5F2F" w:rsidRPr="000F464D" w14:paraId="46A66B6E" w14:textId="77777777" w:rsidTr="00310A14">
        <w:tc>
          <w:tcPr>
            <w:tcW w:w="14173" w:type="dxa"/>
          </w:tcPr>
          <w:p w14:paraId="491E4E84" w14:textId="77777777" w:rsidR="00BA5F2F" w:rsidRPr="000F464D" w:rsidRDefault="00BA5F2F" w:rsidP="00310A14">
            <w:pPr>
              <w:pStyle w:val="TAL"/>
              <w:rPr>
                <w:b/>
                <w:i/>
                <w:lang w:eastAsia="ja-JP"/>
              </w:rPr>
            </w:pPr>
            <w:proofErr w:type="spellStart"/>
            <w:r w:rsidRPr="000F464D">
              <w:rPr>
                <w:b/>
                <w:i/>
                <w:lang w:eastAsia="ja-JP"/>
              </w:rPr>
              <w:t>logicalChannelGroup</w:t>
            </w:r>
            <w:proofErr w:type="spellEnd"/>
            <w:r w:rsidRPr="000F464D">
              <w:rPr>
                <w:b/>
                <w:i/>
                <w:lang w:eastAsia="ja-JP"/>
              </w:rPr>
              <w:t xml:space="preserve"> </w:t>
            </w:r>
          </w:p>
          <w:p w14:paraId="2AB6ECC8" w14:textId="77777777" w:rsidR="00BA5F2F" w:rsidRPr="000F464D" w:rsidRDefault="00BA5F2F" w:rsidP="00310A14">
            <w:pPr>
              <w:pStyle w:val="TAL"/>
              <w:rPr>
                <w:b/>
                <w:i/>
                <w:lang w:eastAsia="ja-JP"/>
              </w:rPr>
            </w:pPr>
            <w:r w:rsidRPr="000F464D">
              <w:rPr>
                <w:iCs/>
                <w:lang w:eastAsia="en-GB"/>
              </w:rPr>
              <w:t>ID of the logical channel group, as specified in TS 38.321 [3], which the logical channel belongs to.</w:t>
            </w:r>
          </w:p>
        </w:tc>
      </w:tr>
      <w:tr w:rsidR="00BA5F2F" w:rsidRPr="000F464D" w14:paraId="35EB9D43" w14:textId="77777777" w:rsidTr="00310A14">
        <w:tc>
          <w:tcPr>
            <w:tcW w:w="14173" w:type="dxa"/>
          </w:tcPr>
          <w:p w14:paraId="79742C54" w14:textId="77777777" w:rsidR="00BA5F2F" w:rsidRPr="000F464D" w:rsidRDefault="00BA5F2F" w:rsidP="00310A14">
            <w:pPr>
              <w:pStyle w:val="TAL"/>
              <w:rPr>
                <w:b/>
                <w:i/>
                <w:lang w:eastAsia="ja-JP"/>
              </w:rPr>
            </w:pPr>
            <w:proofErr w:type="spellStart"/>
            <w:r w:rsidRPr="000F464D">
              <w:rPr>
                <w:b/>
                <w:i/>
                <w:lang w:eastAsia="ja-JP"/>
              </w:rPr>
              <w:t>logicalChannelSR</w:t>
            </w:r>
            <w:proofErr w:type="spellEnd"/>
            <w:r w:rsidRPr="000F464D">
              <w:rPr>
                <w:b/>
                <w:i/>
                <w:lang w:eastAsia="ja-JP"/>
              </w:rPr>
              <w:t>-Mask</w:t>
            </w:r>
          </w:p>
          <w:p w14:paraId="78D59CC1" w14:textId="77777777" w:rsidR="00BA5F2F" w:rsidRPr="000F464D" w:rsidRDefault="00BA5F2F" w:rsidP="00310A14">
            <w:pPr>
              <w:pStyle w:val="TAL"/>
              <w:rPr>
                <w:b/>
                <w:i/>
                <w:lang w:eastAsia="ja-JP"/>
              </w:rPr>
            </w:pPr>
            <w:r w:rsidRPr="000F464D">
              <w:rPr>
                <w:iCs/>
                <w:lang w:eastAsia="en-GB"/>
              </w:rPr>
              <w:t>Indicates whether SR masking is configured for this logical channel.</w:t>
            </w:r>
          </w:p>
        </w:tc>
      </w:tr>
      <w:tr w:rsidR="00BA5F2F" w:rsidRPr="000F464D" w14:paraId="117C9475" w14:textId="77777777" w:rsidTr="00310A14">
        <w:tc>
          <w:tcPr>
            <w:tcW w:w="14173" w:type="dxa"/>
          </w:tcPr>
          <w:p w14:paraId="2AFCE4A3" w14:textId="77777777" w:rsidR="00BA5F2F" w:rsidRPr="000F464D" w:rsidRDefault="00BA5F2F" w:rsidP="00310A14">
            <w:pPr>
              <w:pStyle w:val="TAL"/>
              <w:rPr>
                <w:b/>
                <w:i/>
                <w:lang w:eastAsia="en-GB"/>
              </w:rPr>
            </w:pPr>
            <w:proofErr w:type="spellStart"/>
            <w:r w:rsidRPr="000F464D">
              <w:rPr>
                <w:b/>
                <w:i/>
                <w:lang w:eastAsia="en-GB"/>
              </w:rPr>
              <w:t>logicalChannelSR-DelayTimerApplied</w:t>
            </w:r>
            <w:proofErr w:type="spellEnd"/>
            <w:r w:rsidRPr="000F464D">
              <w:rPr>
                <w:b/>
                <w:i/>
                <w:lang w:eastAsia="en-GB"/>
              </w:rPr>
              <w:t xml:space="preserve"> </w:t>
            </w:r>
          </w:p>
          <w:p w14:paraId="42DC1E20" w14:textId="77777777" w:rsidR="00BA5F2F" w:rsidRPr="000F464D" w:rsidRDefault="00BA5F2F" w:rsidP="00310A14">
            <w:pPr>
              <w:pStyle w:val="TAL"/>
              <w:rPr>
                <w:b/>
                <w:i/>
                <w:lang w:eastAsia="ja-JP"/>
              </w:rPr>
            </w:pPr>
            <w:r w:rsidRPr="000F464D">
              <w:rPr>
                <w:iCs/>
                <w:lang w:eastAsia="en-GB"/>
              </w:rPr>
              <w:t xml:space="preserve">Indicates whether to apply the delay timer for SR transmission for this logical channel. Set to FALSE if </w:t>
            </w:r>
            <w:proofErr w:type="spellStart"/>
            <w:r w:rsidRPr="000F464D">
              <w:rPr>
                <w:i/>
                <w:iCs/>
                <w:lang w:eastAsia="en-GB"/>
              </w:rPr>
              <w:t>logicalChannelSR-DelayTimer</w:t>
            </w:r>
            <w:proofErr w:type="spellEnd"/>
            <w:r w:rsidRPr="000F464D">
              <w:rPr>
                <w:iCs/>
                <w:lang w:eastAsia="en-GB"/>
              </w:rPr>
              <w:t xml:space="preserve"> is not included in </w:t>
            </w:r>
            <w:r w:rsidRPr="000F464D">
              <w:rPr>
                <w:i/>
                <w:iCs/>
                <w:lang w:eastAsia="en-GB"/>
              </w:rPr>
              <w:t>BSR-Config</w:t>
            </w:r>
            <w:r w:rsidRPr="000F464D">
              <w:rPr>
                <w:iCs/>
                <w:lang w:eastAsia="en-GB"/>
              </w:rPr>
              <w:t>.</w:t>
            </w:r>
          </w:p>
        </w:tc>
      </w:tr>
      <w:tr w:rsidR="00BA5F2F" w:rsidRPr="000F464D" w14:paraId="0D6B8556" w14:textId="77777777" w:rsidTr="00310A14">
        <w:tc>
          <w:tcPr>
            <w:tcW w:w="14173" w:type="dxa"/>
          </w:tcPr>
          <w:p w14:paraId="73581661" w14:textId="77777777" w:rsidR="00BA5F2F" w:rsidRPr="000F464D" w:rsidRDefault="00BA5F2F" w:rsidP="00310A14">
            <w:pPr>
              <w:pStyle w:val="TAL"/>
              <w:rPr>
                <w:b/>
                <w:i/>
                <w:lang w:eastAsia="ja-JP"/>
              </w:rPr>
            </w:pPr>
            <w:proofErr w:type="spellStart"/>
            <w:r w:rsidRPr="000F464D">
              <w:rPr>
                <w:b/>
                <w:i/>
                <w:lang w:eastAsia="ja-JP"/>
              </w:rPr>
              <w:t>maxPUSCH</w:t>
            </w:r>
            <w:proofErr w:type="spellEnd"/>
            <w:r w:rsidRPr="000F464D">
              <w:rPr>
                <w:b/>
                <w:i/>
                <w:lang w:eastAsia="ja-JP"/>
              </w:rPr>
              <w:t>-Duration</w:t>
            </w:r>
          </w:p>
          <w:p w14:paraId="155F8B31" w14:textId="77777777" w:rsidR="00BA5F2F" w:rsidRPr="000F464D" w:rsidRDefault="00BA5F2F" w:rsidP="00310A14">
            <w:pPr>
              <w:pStyle w:val="TAL"/>
              <w:rPr>
                <w:lang w:eastAsia="ja-JP"/>
              </w:rPr>
            </w:pPr>
            <w:r w:rsidRPr="000F464D">
              <w:rPr>
                <w:iCs/>
                <w:lang w:eastAsia="en-GB"/>
              </w:rPr>
              <w:t xml:space="preserve">If present, </w:t>
            </w:r>
            <w:r w:rsidRPr="000F464D">
              <w:rPr>
                <w:lang w:eastAsia="en-GB"/>
              </w:rPr>
              <w:t xml:space="preserve">UL MAC </w:t>
            </w:r>
            <w:r w:rsidRPr="000F464D">
              <w:rPr>
                <w:rFonts w:eastAsia="Yu Mincho"/>
                <w:lang w:eastAsia="ja-JP"/>
              </w:rPr>
              <w:t>S</w:t>
            </w:r>
            <w:r w:rsidRPr="000F464D">
              <w:rPr>
                <w:lang w:eastAsia="en-GB"/>
              </w:rPr>
              <w:t xml:space="preserve">DUs from this logical channel can only be transmitted using uplink grants that result in a PUSCH duration shorter than or equal to the </w:t>
            </w:r>
            <w:proofErr w:type="spellStart"/>
            <w:r w:rsidRPr="000F464D">
              <w:rPr>
                <w:lang w:eastAsia="en-GB"/>
              </w:rPr>
              <w:t>the</w:t>
            </w:r>
            <w:proofErr w:type="spellEnd"/>
            <w:r w:rsidRPr="000F464D">
              <w:rPr>
                <w:lang w:eastAsia="en-GB"/>
              </w:rPr>
              <w:t xml:space="preserve"> duration indicated by this field. Otherwise, UL MAC </w:t>
            </w:r>
            <w:r w:rsidRPr="000F464D">
              <w:rPr>
                <w:rFonts w:eastAsia="Yu Mincho"/>
                <w:lang w:eastAsia="ja-JP"/>
              </w:rPr>
              <w:t>S</w:t>
            </w:r>
            <w:r w:rsidRPr="000F464D">
              <w:rPr>
                <w:lang w:eastAsia="en-GB"/>
              </w:rPr>
              <w:t xml:space="preserve">DUs from this logical channel </w:t>
            </w:r>
            <w:r w:rsidRPr="000F464D">
              <w:rPr>
                <w:rFonts w:eastAsia="Yu Mincho"/>
                <w:lang w:eastAsia="ja-JP"/>
              </w:rPr>
              <w:t>can</w:t>
            </w:r>
            <w:r w:rsidRPr="000F464D">
              <w:rPr>
                <w:lang w:eastAsia="en-GB"/>
              </w:rPr>
              <w:t xml:space="preserve"> be transmitted using an uplink grant resulting in any PUSCH duration. Corresponds to "</w:t>
            </w:r>
            <w:proofErr w:type="spellStart"/>
            <w:r w:rsidRPr="000F464D">
              <w:rPr>
                <w:lang w:eastAsia="en-GB"/>
              </w:rPr>
              <w:t>maxPUSCH</w:t>
            </w:r>
            <w:proofErr w:type="spellEnd"/>
            <w:r w:rsidRPr="000F464D">
              <w:rPr>
                <w:lang w:eastAsia="en-GB"/>
              </w:rPr>
              <w:t>-Duration' in TS 38.321 [3].</w:t>
            </w:r>
          </w:p>
        </w:tc>
      </w:tr>
      <w:tr w:rsidR="00BA5F2F" w:rsidRPr="000F464D" w14:paraId="1026B9AF" w14:textId="77777777" w:rsidTr="00310A14">
        <w:tc>
          <w:tcPr>
            <w:tcW w:w="14173" w:type="dxa"/>
          </w:tcPr>
          <w:p w14:paraId="70E6DFFF" w14:textId="77777777" w:rsidR="00BA5F2F" w:rsidRPr="000F464D" w:rsidRDefault="00BA5F2F" w:rsidP="00310A14">
            <w:pPr>
              <w:pStyle w:val="TAL"/>
              <w:rPr>
                <w:b/>
                <w:i/>
                <w:lang w:eastAsia="en-GB"/>
              </w:rPr>
            </w:pPr>
            <w:r w:rsidRPr="000F464D">
              <w:rPr>
                <w:b/>
                <w:i/>
                <w:lang w:eastAsia="en-GB"/>
              </w:rPr>
              <w:t>priority</w:t>
            </w:r>
          </w:p>
          <w:p w14:paraId="642C3CD6" w14:textId="77777777" w:rsidR="00BA5F2F" w:rsidRPr="000F464D" w:rsidRDefault="00BA5F2F" w:rsidP="00310A14">
            <w:pPr>
              <w:pStyle w:val="TAL"/>
              <w:rPr>
                <w:b/>
                <w:i/>
                <w:lang w:eastAsia="en-GB"/>
              </w:rPr>
            </w:pPr>
            <w:r w:rsidRPr="000F464D">
              <w:rPr>
                <w:iCs/>
                <w:lang w:eastAsia="en-GB"/>
              </w:rPr>
              <w:t>Logical channel priority, as specified in TS 38.321 [3].</w:t>
            </w:r>
          </w:p>
        </w:tc>
      </w:tr>
      <w:tr w:rsidR="00BA5F2F" w:rsidRPr="000F464D" w14:paraId="0E82FF31" w14:textId="77777777" w:rsidTr="00310A14">
        <w:tc>
          <w:tcPr>
            <w:tcW w:w="14173" w:type="dxa"/>
          </w:tcPr>
          <w:p w14:paraId="38AE1D2E" w14:textId="77777777" w:rsidR="00BA5F2F" w:rsidRPr="000F464D" w:rsidRDefault="00BA5F2F" w:rsidP="00310A14">
            <w:pPr>
              <w:pStyle w:val="TAL"/>
              <w:rPr>
                <w:b/>
                <w:i/>
                <w:lang w:eastAsia="en-GB"/>
              </w:rPr>
            </w:pPr>
            <w:proofErr w:type="spellStart"/>
            <w:r w:rsidRPr="000F464D">
              <w:rPr>
                <w:b/>
                <w:i/>
                <w:lang w:eastAsia="en-GB"/>
              </w:rPr>
              <w:t>prioritisedBitRate</w:t>
            </w:r>
            <w:proofErr w:type="spellEnd"/>
          </w:p>
          <w:p w14:paraId="0AA246CE" w14:textId="77777777" w:rsidR="00BA5F2F" w:rsidRPr="000F464D" w:rsidRDefault="00BA5F2F" w:rsidP="00310A14">
            <w:pPr>
              <w:pStyle w:val="TAL"/>
              <w:rPr>
                <w:b/>
                <w:i/>
                <w:lang w:eastAsia="en-GB"/>
              </w:rPr>
            </w:pPr>
            <w:r w:rsidRPr="000F464D">
              <w:rPr>
                <w:iCs/>
                <w:lang w:eastAsia="en-GB"/>
              </w:rPr>
              <w:t xml:space="preserve">Value in </w:t>
            </w:r>
            <w:proofErr w:type="spellStart"/>
            <w:r w:rsidRPr="000F464D">
              <w:rPr>
                <w:iCs/>
                <w:lang w:eastAsia="en-GB"/>
              </w:rPr>
              <w:t>kiloBytes</w:t>
            </w:r>
            <w:proofErr w:type="spellEnd"/>
            <w:r w:rsidRPr="000F464D">
              <w:rPr>
                <w:iCs/>
                <w:lang w:eastAsia="en-GB"/>
              </w:rPr>
              <w:t xml:space="preserve">/s. 0kBps corresponds to 0, 8kBps corresponds to 8 </w:t>
            </w:r>
            <w:proofErr w:type="spellStart"/>
            <w:r w:rsidRPr="000F464D">
              <w:rPr>
                <w:iCs/>
                <w:lang w:eastAsia="en-GB"/>
              </w:rPr>
              <w:t>kiloBytes</w:t>
            </w:r>
            <w:proofErr w:type="spellEnd"/>
            <w:r w:rsidRPr="000F464D">
              <w:rPr>
                <w:iCs/>
                <w:lang w:eastAsia="en-GB"/>
              </w:rPr>
              <w:t xml:space="preserve">/s,16 </w:t>
            </w:r>
            <w:proofErr w:type="spellStart"/>
            <w:r w:rsidRPr="000F464D">
              <w:rPr>
                <w:iCs/>
                <w:lang w:eastAsia="en-GB"/>
              </w:rPr>
              <w:t>kBps</w:t>
            </w:r>
            <w:proofErr w:type="spellEnd"/>
            <w:r w:rsidRPr="000F464D">
              <w:rPr>
                <w:iCs/>
                <w:lang w:eastAsia="en-GB"/>
              </w:rPr>
              <w:t xml:space="preserve"> corresponds to 16 </w:t>
            </w:r>
            <w:proofErr w:type="spellStart"/>
            <w:r w:rsidRPr="000F464D">
              <w:rPr>
                <w:iCs/>
                <w:lang w:eastAsia="en-GB"/>
              </w:rPr>
              <w:t>kiloBytes</w:t>
            </w:r>
            <w:proofErr w:type="spellEnd"/>
            <w:r w:rsidRPr="000F464D">
              <w:rPr>
                <w:iCs/>
                <w:lang w:eastAsia="en-GB"/>
              </w:rPr>
              <w:t xml:space="preserve">/s, and so on.   </w:t>
            </w:r>
            <w:r w:rsidRPr="000F464D">
              <w:rPr>
                <w:lang w:eastAsia="en-GB"/>
              </w:rPr>
              <w:t xml:space="preserve">For </w:t>
            </w:r>
            <w:proofErr w:type="spellStart"/>
            <w:r w:rsidRPr="000F464D">
              <w:rPr>
                <w:lang w:eastAsia="en-GB"/>
              </w:rPr>
              <w:t>SRBs</w:t>
            </w:r>
            <w:proofErr w:type="spellEnd"/>
            <w:r w:rsidRPr="000F464D">
              <w:rPr>
                <w:lang w:eastAsia="en-GB"/>
              </w:rPr>
              <w:t>, the value can only be set to infinity.</w:t>
            </w:r>
          </w:p>
        </w:tc>
      </w:tr>
      <w:tr w:rsidR="00BA5F2F" w:rsidRPr="000F464D" w14:paraId="47720A1F" w14:textId="77777777" w:rsidTr="00310A14">
        <w:tc>
          <w:tcPr>
            <w:tcW w:w="14173" w:type="dxa"/>
          </w:tcPr>
          <w:p w14:paraId="5284B0AC" w14:textId="77777777" w:rsidR="00BA5F2F" w:rsidRPr="000F464D" w:rsidRDefault="00BA5F2F" w:rsidP="00310A14">
            <w:pPr>
              <w:pStyle w:val="TAL"/>
              <w:rPr>
                <w:b/>
                <w:i/>
                <w:lang w:eastAsia="ja-JP"/>
              </w:rPr>
            </w:pPr>
            <w:proofErr w:type="spellStart"/>
            <w:r w:rsidRPr="000F464D">
              <w:rPr>
                <w:b/>
                <w:i/>
                <w:lang w:eastAsia="ja-JP"/>
              </w:rPr>
              <w:t>schedulingRequestId</w:t>
            </w:r>
            <w:proofErr w:type="spellEnd"/>
          </w:p>
          <w:p w14:paraId="477AA754" w14:textId="77777777" w:rsidR="00BA5F2F" w:rsidRPr="000F464D" w:rsidRDefault="00BA5F2F" w:rsidP="00310A14">
            <w:pPr>
              <w:pStyle w:val="TAL"/>
              <w:rPr>
                <w:b/>
                <w:lang w:eastAsia="en-GB"/>
              </w:rPr>
            </w:pPr>
            <w:r w:rsidRPr="000F464D">
              <w:rPr>
                <w:lang w:eastAsia="en-GB"/>
              </w:rPr>
              <w:t>If present, it indicates the scheduling request configuration applicable for this logical channel, as specified in TS 38.321 [3].</w:t>
            </w:r>
          </w:p>
        </w:tc>
      </w:tr>
      <w:tr w:rsidR="00BA5F2F" w:rsidRPr="000F464D" w14:paraId="3A37CDD1" w14:textId="77777777" w:rsidTr="00310A14">
        <w:trPr>
          <w:ins w:id="22" w:author="Benoist" w:date="2018-06-20T17:20:00Z"/>
        </w:trPr>
        <w:tc>
          <w:tcPr>
            <w:tcW w:w="14173" w:type="dxa"/>
          </w:tcPr>
          <w:p w14:paraId="7CFB2179" w14:textId="77777777" w:rsidR="00BA5F2F" w:rsidRPr="000F464D" w:rsidRDefault="00BA5F2F" w:rsidP="00310A14">
            <w:pPr>
              <w:pStyle w:val="TAL"/>
              <w:rPr>
                <w:ins w:id="23" w:author="Benoist" w:date="2018-06-20T17:20:00Z"/>
                <w:b/>
                <w:i/>
                <w:lang w:eastAsia="ja-JP"/>
              </w:rPr>
            </w:pPr>
            <w:proofErr w:type="spellStart"/>
            <w:ins w:id="24" w:author="Benoist" w:date="2018-06-20T17:24:00Z">
              <w:r>
                <w:rPr>
                  <w:b/>
                  <w:i/>
                  <w:lang w:eastAsia="ja-JP"/>
                </w:rPr>
                <w:t>l</w:t>
              </w:r>
            </w:ins>
            <w:ins w:id="25" w:author="Benoist" w:date="2018-06-20T17:20:00Z">
              <w:r>
                <w:rPr>
                  <w:b/>
                  <w:i/>
                  <w:lang w:eastAsia="ja-JP"/>
                </w:rPr>
                <w:t>ongBSRenabled</w:t>
              </w:r>
              <w:proofErr w:type="spellEnd"/>
            </w:ins>
          </w:p>
          <w:p w14:paraId="49401378" w14:textId="77777777" w:rsidR="00BA5F2F" w:rsidRPr="000F464D" w:rsidRDefault="00BA5F2F" w:rsidP="00310A14">
            <w:pPr>
              <w:pStyle w:val="TAL"/>
              <w:rPr>
                <w:ins w:id="26" w:author="Benoist" w:date="2018-06-20T17:20:00Z"/>
                <w:b/>
                <w:i/>
                <w:lang w:eastAsia="ja-JP"/>
              </w:rPr>
            </w:pPr>
            <w:ins w:id="27" w:author="Benoist" w:date="2018-06-20T17:20:00Z">
              <w:r w:rsidRPr="001E72BF">
                <w:rPr>
                  <w:lang w:eastAsia="en-GB"/>
                </w:rPr>
                <w:t>If</w:t>
              </w:r>
              <w:r w:rsidRPr="001E72BF">
                <w:rPr>
                  <w:lang w:val="en-US" w:eastAsia="en-GB"/>
                </w:rPr>
                <w:t xml:space="preserve"> set to</w:t>
              </w:r>
              <w:r w:rsidRPr="001E72BF">
                <w:rPr>
                  <w:lang w:eastAsia="en-GB"/>
                </w:rPr>
                <w:t xml:space="preserve"> true, the UE report</w:t>
              </w:r>
              <w:r w:rsidRPr="001E72BF">
                <w:rPr>
                  <w:lang w:val="en-US" w:eastAsia="en-GB"/>
                </w:rPr>
                <w:t>s</w:t>
              </w:r>
              <w:r w:rsidRPr="001E72BF">
                <w:rPr>
                  <w:lang w:eastAsia="en-GB"/>
                </w:rPr>
                <w:t xml:space="preserve"> Long </w:t>
              </w:r>
              <w:r w:rsidRPr="001E72BF">
                <w:rPr>
                  <w:lang w:val="en-US" w:eastAsia="en-GB"/>
                </w:rPr>
                <w:t>BSR</w:t>
              </w:r>
              <w:r w:rsidRPr="000F464D">
                <w:rPr>
                  <w:lang w:eastAsia="en-GB"/>
                </w:rPr>
                <w:t>, as specified in TS 38.321 [3].</w:t>
              </w:r>
            </w:ins>
          </w:p>
        </w:tc>
      </w:tr>
    </w:tbl>
    <w:p w14:paraId="09DFA1FF" w14:textId="77777777" w:rsidR="00BA5F2F" w:rsidRPr="000F464D" w:rsidRDefault="00BA5F2F" w:rsidP="00BA5F2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5F2F" w:rsidRPr="000F464D" w14:paraId="43C8FBED" w14:textId="77777777" w:rsidTr="00310A14">
        <w:tc>
          <w:tcPr>
            <w:tcW w:w="2834" w:type="dxa"/>
          </w:tcPr>
          <w:p w14:paraId="635669A8" w14:textId="77777777" w:rsidR="00BA5F2F" w:rsidRPr="000F464D" w:rsidRDefault="00BA5F2F" w:rsidP="00310A14">
            <w:pPr>
              <w:pStyle w:val="TAH"/>
              <w:rPr>
                <w:lang w:eastAsia="ja-JP"/>
              </w:rPr>
            </w:pPr>
            <w:r w:rsidRPr="000F464D">
              <w:rPr>
                <w:lang w:eastAsia="ja-JP"/>
              </w:rPr>
              <w:t>Conditional Presence</w:t>
            </w:r>
          </w:p>
        </w:tc>
        <w:tc>
          <w:tcPr>
            <w:tcW w:w="7141" w:type="dxa"/>
          </w:tcPr>
          <w:p w14:paraId="052050D0" w14:textId="77777777" w:rsidR="00BA5F2F" w:rsidRPr="000F464D" w:rsidRDefault="00BA5F2F" w:rsidP="00310A14">
            <w:pPr>
              <w:pStyle w:val="TAH"/>
              <w:rPr>
                <w:lang w:eastAsia="ja-JP"/>
              </w:rPr>
            </w:pPr>
            <w:r w:rsidRPr="000F464D">
              <w:rPr>
                <w:lang w:eastAsia="ja-JP"/>
              </w:rPr>
              <w:t>Explanation</w:t>
            </w:r>
          </w:p>
        </w:tc>
      </w:tr>
      <w:tr w:rsidR="00BA5F2F" w:rsidRPr="000F464D" w14:paraId="585D99AC" w14:textId="77777777" w:rsidTr="00310A14">
        <w:tc>
          <w:tcPr>
            <w:tcW w:w="2834" w:type="dxa"/>
          </w:tcPr>
          <w:p w14:paraId="10758E10" w14:textId="77777777" w:rsidR="00BA5F2F" w:rsidRPr="000F464D" w:rsidRDefault="00BA5F2F" w:rsidP="00310A14">
            <w:pPr>
              <w:pStyle w:val="TAL"/>
              <w:rPr>
                <w:i/>
                <w:lang w:eastAsia="ja-JP"/>
              </w:rPr>
            </w:pPr>
            <w:r w:rsidRPr="000F464D">
              <w:rPr>
                <w:i/>
                <w:lang w:eastAsia="ja-JP"/>
              </w:rPr>
              <w:t>UL</w:t>
            </w:r>
          </w:p>
        </w:tc>
        <w:tc>
          <w:tcPr>
            <w:tcW w:w="7141" w:type="dxa"/>
          </w:tcPr>
          <w:p w14:paraId="08D7C2EC" w14:textId="77777777" w:rsidR="00BA5F2F" w:rsidRPr="000F464D" w:rsidRDefault="00BA5F2F" w:rsidP="00310A14">
            <w:pPr>
              <w:pStyle w:val="TAL"/>
              <w:rPr>
                <w:lang w:eastAsia="ja-JP"/>
              </w:rPr>
            </w:pPr>
            <w:r w:rsidRPr="000F464D">
              <w:rPr>
                <w:lang w:eastAsia="ja-JP"/>
              </w:rPr>
              <w:t xml:space="preserve">The field is mandatory present for a logical channel with uplink if it serves DRB. It is optionally present for a logical channel with uplink if it serves an </w:t>
            </w:r>
            <w:proofErr w:type="spellStart"/>
            <w:r w:rsidRPr="000F464D">
              <w:rPr>
                <w:lang w:eastAsia="ja-JP"/>
              </w:rPr>
              <w:t>SRB</w:t>
            </w:r>
            <w:proofErr w:type="spellEnd"/>
            <w:r w:rsidRPr="000F464D">
              <w:rPr>
                <w:lang w:eastAsia="ja-JP"/>
              </w:rPr>
              <w:t>. otherwise it is not present.</w:t>
            </w:r>
          </w:p>
        </w:tc>
      </w:tr>
    </w:tbl>
    <w:p w14:paraId="19DD2F55" w14:textId="77777777" w:rsidR="00BA5F2F" w:rsidRPr="000F464D" w:rsidRDefault="00BA5F2F" w:rsidP="00BA5F2F">
      <w:pPr>
        <w:rPr>
          <w:rFonts w:eastAsia="SimSun"/>
        </w:rPr>
      </w:pPr>
    </w:p>
    <w:p w14:paraId="77573A1C" w14:textId="4CD9ED48" w:rsidR="00AB51C5" w:rsidRDefault="00AB51C5" w:rsidP="001E72BF">
      <w:pPr>
        <w:pStyle w:val="Heading3"/>
        <w:rPr>
          <w:noProof/>
        </w:rPr>
      </w:pPr>
    </w:p>
    <w:p w14:paraId="685D34C9" w14:textId="77777777" w:rsidR="00AB51C5" w:rsidRDefault="00AB51C5">
      <w:pPr>
        <w:rPr>
          <w:noProof/>
        </w:rPr>
      </w:pPr>
    </w:p>
    <w:sectPr w:rsidR="00AB51C5" w:rsidSect="001E72BF">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C9514F" w:rsidRDefault="00C9514F">
      <w:r>
        <w:separator/>
      </w:r>
    </w:p>
    <w:p w14:paraId="3C9618FC" w14:textId="77777777" w:rsidR="00C9514F" w:rsidRDefault="00C9514F"/>
  </w:endnote>
  <w:endnote w:type="continuationSeparator" w:id="0">
    <w:p w14:paraId="495D88A3" w14:textId="77777777" w:rsidR="00C9514F" w:rsidRDefault="00C9514F">
      <w:r>
        <w:continuationSeparator/>
      </w:r>
    </w:p>
    <w:p w14:paraId="244FAE9B" w14:textId="77777777" w:rsidR="00C9514F" w:rsidRDefault="00C951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C9514F" w:rsidRDefault="00C9514F">
      <w:r>
        <w:separator/>
      </w:r>
    </w:p>
    <w:p w14:paraId="51EC60C8" w14:textId="77777777" w:rsidR="00C9514F" w:rsidRDefault="00C9514F"/>
  </w:footnote>
  <w:footnote w:type="continuationSeparator" w:id="0">
    <w:p w14:paraId="4A5183CF" w14:textId="77777777" w:rsidR="00C9514F" w:rsidRDefault="00C9514F">
      <w:r>
        <w:continuationSeparator/>
      </w:r>
    </w:p>
    <w:p w14:paraId="343A75BD" w14:textId="77777777" w:rsidR="00C9514F" w:rsidRDefault="00C951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C9514F" w:rsidRDefault="00C951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C9514F" w:rsidRDefault="00C951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C9514F" w:rsidRDefault="00C951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C9514F" w:rsidRDefault="00C951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5057D"/>
    <w:rsid w:val="00075102"/>
    <w:rsid w:val="00085F3D"/>
    <w:rsid w:val="000A6394"/>
    <w:rsid w:val="000C038A"/>
    <w:rsid w:val="000C6598"/>
    <w:rsid w:val="00107586"/>
    <w:rsid w:val="001131A1"/>
    <w:rsid w:val="00132364"/>
    <w:rsid w:val="00141C47"/>
    <w:rsid w:val="00145D43"/>
    <w:rsid w:val="00154073"/>
    <w:rsid w:val="00192C46"/>
    <w:rsid w:val="001A7B60"/>
    <w:rsid w:val="001B7A65"/>
    <w:rsid w:val="001E41F3"/>
    <w:rsid w:val="001E72BF"/>
    <w:rsid w:val="001F2D4F"/>
    <w:rsid w:val="0020066E"/>
    <w:rsid w:val="0026004D"/>
    <w:rsid w:val="00275D12"/>
    <w:rsid w:val="0028191E"/>
    <w:rsid w:val="002860C4"/>
    <w:rsid w:val="002A01CC"/>
    <w:rsid w:val="002B5741"/>
    <w:rsid w:val="00305409"/>
    <w:rsid w:val="003E1A36"/>
    <w:rsid w:val="003E5AB1"/>
    <w:rsid w:val="00414D47"/>
    <w:rsid w:val="004242F1"/>
    <w:rsid w:val="004A215F"/>
    <w:rsid w:val="004B75B7"/>
    <w:rsid w:val="004F2032"/>
    <w:rsid w:val="0051580D"/>
    <w:rsid w:val="005220E9"/>
    <w:rsid w:val="00592D74"/>
    <w:rsid w:val="005A75F8"/>
    <w:rsid w:val="005B7913"/>
    <w:rsid w:val="005E2C44"/>
    <w:rsid w:val="00621188"/>
    <w:rsid w:val="006257ED"/>
    <w:rsid w:val="0066726D"/>
    <w:rsid w:val="00695808"/>
    <w:rsid w:val="006A3163"/>
    <w:rsid w:val="006B46FB"/>
    <w:rsid w:val="006B61CE"/>
    <w:rsid w:val="006E06D4"/>
    <w:rsid w:val="006E21FB"/>
    <w:rsid w:val="007507EE"/>
    <w:rsid w:val="00792342"/>
    <w:rsid w:val="007A1F35"/>
    <w:rsid w:val="007B512A"/>
    <w:rsid w:val="007B6C12"/>
    <w:rsid w:val="007C2097"/>
    <w:rsid w:val="007D6A07"/>
    <w:rsid w:val="007E6912"/>
    <w:rsid w:val="008279FA"/>
    <w:rsid w:val="008416C9"/>
    <w:rsid w:val="008626E7"/>
    <w:rsid w:val="00870EE7"/>
    <w:rsid w:val="008F686C"/>
    <w:rsid w:val="009061A8"/>
    <w:rsid w:val="00916EE8"/>
    <w:rsid w:val="009209A0"/>
    <w:rsid w:val="00950975"/>
    <w:rsid w:val="009777D9"/>
    <w:rsid w:val="00991B88"/>
    <w:rsid w:val="009A579D"/>
    <w:rsid w:val="009E3297"/>
    <w:rsid w:val="009F734F"/>
    <w:rsid w:val="00A246B6"/>
    <w:rsid w:val="00A2690B"/>
    <w:rsid w:val="00A47E70"/>
    <w:rsid w:val="00A7671C"/>
    <w:rsid w:val="00A770D6"/>
    <w:rsid w:val="00AB51C5"/>
    <w:rsid w:val="00AD1CD8"/>
    <w:rsid w:val="00B064AE"/>
    <w:rsid w:val="00B258BB"/>
    <w:rsid w:val="00B4464E"/>
    <w:rsid w:val="00B67B97"/>
    <w:rsid w:val="00B968C8"/>
    <w:rsid w:val="00BA3EC5"/>
    <w:rsid w:val="00BA5F2F"/>
    <w:rsid w:val="00BB5DFC"/>
    <w:rsid w:val="00BD279D"/>
    <w:rsid w:val="00BD2F8F"/>
    <w:rsid w:val="00BD6BB8"/>
    <w:rsid w:val="00C036B7"/>
    <w:rsid w:val="00C3551E"/>
    <w:rsid w:val="00C52F2F"/>
    <w:rsid w:val="00C63FBA"/>
    <w:rsid w:val="00C9514F"/>
    <w:rsid w:val="00C95985"/>
    <w:rsid w:val="00CC5026"/>
    <w:rsid w:val="00CE5F89"/>
    <w:rsid w:val="00D03F9A"/>
    <w:rsid w:val="00DE34CF"/>
    <w:rsid w:val="00DE72A6"/>
    <w:rsid w:val="00ED11B4"/>
    <w:rsid w:val="00EE7D7C"/>
    <w:rsid w:val="00F25D98"/>
    <w:rsid w:val="00F300FB"/>
    <w:rsid w:val="00F4295D"/>
    <w:rsid w:val="00F454E8"/>
    <w:rsid w:val="00F60696"/>
    <w:rsid w:val="00F70C5A"/>
    <w:rsid w:val="00F754A6"/>
    <w:rsid w:val="00FB6386"/>
    <w:rsid w:val="00FE5839"/>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E5839"/>
    <w:rPr>
      <w:rFonts w:ascii="Times New Roman" w:hAnsi="Times New Roman"/>
      <w:lang w:val="en-GB" w:eastAsia="en-US"/>
    </w:rPr>
  </w:style>
  <w:style w:type="character" w:customStyle="1" w:styleId="B2Char">
    <w:name w:val="B2 Char"/>
    <w:link w:val="B2"/>
    <w:rsid w:val="00FE5839"/>
    <w:rPr>
      <w:rFonts w:ascii="Times New Roman" w:hAnsi="Times New Roman"/>
      <w:lang w:val="en-GB" w:eastAsia="en-US"/>
    </w:rPr>
  </w:style>
  <w:style w:type="character" w:customStyle="1" w:styleId="B3Char">
    <w:name w:val="B3 Char"/>
    <w:link w:val="B3"/>
    <w:rsid w:val="00FE5839"/>
    <w:rPr>
      <w:rFonts w:ascii="Times New Roman" w:hAnsi="Times New Roman"/>
      <w:lang w:val="en-GB" w:eastAsia="en-US"/>
    </w:rPr>
  </w:style>
  <w:style w:type="character" w:customStyle="1" w:styleId="B4Char">
    <w:name w:val="B4 Char"/>
    <w:link w:val="B4"/>
    <w:rsid w:val="00FE5839"/>
    <w:rPr>
      <w:rFonts w:ascii="Times New Roman" w:hAnsi="Times New Roman"/>
      <w:lang w:val="en-GB" w:eastAsia="en-US"/>
    </w:rPr>
  </w:style>
  <w:style w:type="character" w:customStyle="1" w:styleId="PLChar">
    <w:name w:val="PL Char"/>
    <w:link w:val="PL"/>
    <w:qFormat/>
    <w:rsid w:val="001E72BF"/>
    <w:rPr>
      <w:rFonts w:ascii="Courier New" w:hAnsi="Courier New"/>
      <w:noProof/>
      <w:sz w:val="16"/>
      <w:lang w:val="en-GB" w:eastAsia="en-US"/>
    </w:rPr>
  </w:style>
  <w:style w:type="character" w:customStyle="1" w:styleId="TALCar">
    <w:name w:val="TAL Car"/>
    <w:link w:val="TAL"/>
    <w:qFormat/>
    <w:rsid w:val="001E72BF"/>
    <w:rPr>
      <w:rFonts w:ascii="Arial" w:hAnsi="Arial"/>
      <w:sz w:val="18"/>
      <w:lang w:val="en-GB" w:eastAsia="en-US"/>
    </w:rPr>
  </w:style>
  <w:style w:type="character" w:customStyle="1" w:styleId="TAHCar">
    <w:name w:val="TAH Car"/>
    <w:link w:val="TAH"/>
    <w:qFormat/>
    <w:locked/>
    <w:rsid w:val="001E72BF"/>
    <w:rPr>
      <w:rFonts w:ascii="Arial" w:hAnsi="Arial"/>
      <w:b/>
      <w:sz w:val="18"/>
      <w:lang w:val="en-GB" w:eastAsia="en-US"/>
    </w:rPr>
  </w:style>
  <w:style w:type="character" w:customStyle="1" w:styleId="THChar">
    <w:name w:val="TH Char"/>
    <w:link w:val="TH"/>
    <w:rsid w:val="001E72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16</TotalTime>
  <Pages>5</Pages>
  <Words>1369</Words>
  <Characters>9032</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17</cp:revision>
  <cp:lastPrinted>1899-12-31T15:00:00Z</cp:lastPrinted>
  <dcterms:created xsi:type="dcterms:W3CDTF">2018-06-07T04:04:00Z</dcterms:created>
  <dcterms:modified xsi:type="dcterms:W3CDTF">2018-06-22T01:32:00Z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